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5036"/>
        <w:gridCol w:w="4318"/>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3F1C15">
            <w:pPr>
              <w:pStyle w:val="af4"/>
              <w:rPr>
                <w:color w:val="auto"/>
              </w:rPr>
            </w:pP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6B341A"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5081C9E5F8B342008C9972244745B0A1"/>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A33185">
                  <w:rPr>
                    <w:color w:val="auto"/>
                  </w:rPr>
                  <w:t>об оказании услуг</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r w:rsidR="00A33185">
              <w:rPr>
                <w:color w:val="auto"/>
              </w:rPr>
              <w:t>ООО «ЕвроСибЭнерго – тепловая энергия»</w:t>
            </w:r>
          </w:p>
          <w:p w:rsidR="00A02C54" w:rsidRPr="002E30A6" w:rsidRDefault="00A02C54" w:rsidP="00A33185">
            <w:pPr>
              <w:pStyle w:val="afd"/>
              <w:ind w:left="3402" w:right="3402"/>
              <w:rPr>
                <w:color w:val="auto"/>
              </w:rPr>
            </w:pPr>
            <w:r w:rsidRPr="002E30A6">
              <w:rPr>
                <w:color w:val="auto"/>
              </w:rPr>
              <w:t>№</w:t>
            </w:r>
            <w:r w:rsidR="00F17814" w:rsidRPr="002E30A6">
              <w:rPr>
                <w:color w:val="auto"/>
              </w:rPr>
              <w:t xml:space="preserve"> </w:t>
            </w:r>
            <w:r w:rsidR="00A33185">
              <w:rPr>
                <w:color w:val="auto"/>
              </w:rPr>
              <w:t>9</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C94B8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43608053" w:history="1">
        <w:r w:rsidR="00C94B87" w:rsidRPr="004010ED">
          <w:rPr>
            <w:rStyle w:val="ae"/>
            <w:noProof/>
          </w:rPr>
          <w:t>1. Основная информация закупки</w:t>
        </w:r>
        <w:r w:rsidR="00C94B87">
          <w:rPr>
            <w:noProof/>
            <w:webHidden/>
          </w:rPr>
          <w:tab/>
        </w:r>
        <w:r w:rsidR="00C94B87">
          <w:rPr>
            <w:noProof/>
            <w:webHidden/>
          </w:rPr>
          <w:fldChar w:fldCharType="begin"/>
        </w:r>
        <w:r w:rsidR="00C94B87">
          <w:rPr>
            <w:noProof/>
            <w:webHidden/>
          </w:rPr>
          <w:instrText xml:space="preserve"> PAGEREF _Toc143608053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C94B87" w:rsidRDefault="006B341A">
      <w:pPr>
        <w:pStyle w:val="15"/>
        <w:tabs>
          <w:tab w:val="right" w:leader="dot" w:pos="9629"/>
        </w:tabs>
        <w:rPr>
          <w:noProof/>
          <w:sz w:val="22"/>
          <w:szCs w:val="22"/>
          <w:lang w:eastAsia="ru-RU"/>
        </w:rPr>
      </w:pPr>
      <w:hyperlink w:anchor="_Toc143608054" w:history="1">
        <w:r w:rsidR="00C94B87" w:rsidRPr="004010ED">
          <w:rPr>
            <w:rStyle w:val="ae"/>
            <w:noProof/>
          </w:rPr>
          <w:t>2. Основная информация проведения процедуры</w:t>
        </w:r>
        <w:r w:rsidR="00C94B87">
          <w:rPr>
            <w:noProof/>
            <w:webHidden/>
          </w:rPr>
          <w:tab/>
        </w:r>
        <w:r w:rsidR="00C94B87">
          <w:rPr>
            <w:noProof/>
            <w:webHidden/>
          </w:rPr>
          <w:fldChar w:fldCharType="begin"/>
        </w:r>
        <w:r w:rsidR="00C94B87">
          <w:rPr>
            <w:noProof/>
            <w:webHidden/>
          </w:rPr>
          <w:instrText xml:space="preserve"> PAGEREF _Toc143608054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C94B87" w:rsidRDefault="006B341A">
      <w:pPr>
        <w:pStyle w:val="15"/>
        <w:tabs>
          <w:tab w:val="right" w:leader="dot" w:pos="9629"/>
        </w:tabs>
        <w:rPr>
          <w:noProof/>
          <w:sz w:val="22"/>
          <w:szCs w:val="22"/>
          <w:lang w:eastAsia="ru-RU"/>
        </w:rPr>
      </w:pPr>
      <w:hyperlink w:anchor="_Toc143608055" w:history="1">
        <w:r w:rsidR="00C94B87" w:rsidRPr="004010ED">
          <w:rPr>
            <w:rStyle w:val="ae"/>
            <w:noProof/>
          </w:rPr>
          <w:t>3. Требования к предложению участника</w:t>
        </w:r>
        <w:r w:rsidR="00C94B87">
          <w:rPr>
            <w:noProof/>
            <w:webHidden/>
          </w:rPr>
          <w:tab/>
        </w:r>
        <w:r w:rsidR="00C94B87">
          <w:rPr>
            <w:noProof/>
            <w:webHidden/>
          </w:rPr>
          <w:fldChar w:fldCharType="begin"/>
        </w:r>
        <w:r w:rsidR="00C94B87">
          <w:rPr>
            <w:noProof/>
            <w:webHidden/>
          </w:rPr>
          <w:instrText xml:space="preserve"> PAGEREF _Toc143608055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C94B87" w:rsidRDefault="006B341A">
      <w:pPr>
        <w:pStyle w:val="15"/>
        <w:tabs>
          <w:tab w:val="right" w:leader="dot" w:pos="9629"/>
        </w:tabs>
        <w:rPr>
          <w:noProof/>
          <w:sz w:val="22"/>
          <w:szCs w:val="22"/>
          <w:lang w:eastAsia="ru-RU"/>
        </w:rPr>
      </w:pPr>
      <w:hyperlink w:anchor="_Toc143608056" w:history="1">
        <w:r w:rsidR="00C94B87" w:rsidRPr="004010ED">
          <w:rPr>
            <w:rStyle w:val="ae"/>
            <w:noProof/>
          </w:rPr>
          <w:t>4. Требования к участникам закупки</w:t>
        </w:r>
        <w:r w:rsidR="00C94B87">
          <w:rPr>
            <w:noProof/>
            <w:webHidden/>
          </w:rPr>
          <w:tab/>
        </w:r>
        <w:r w:rsidR="00C94B87">
          <w:rPr>
            <w:noProof/>
            <w:webHidden/>
          </w:rPr>
          <w:fldChar w:fldCharType="begin"/>
        </w:r>
        <w:r w:rsidR="00C94B87">
          <w:rPr>
            <w:noProof/>
            <w:webHidden/>
          </w:rPr>
          <w:instrText xml:space="preserve"> PAGEREF _Toc143608056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C94B87" w:rsidRDefault="006B341A">
      <w:pPr>
        <w:pStyle w:val="15"/>
        <w:tabs>
          <w:tab w:val="right" w:leader="dot" w:pos="9629"/>
        </w:tabs>
        <w:rPr>
          <w:noProof/>
          <w:sz w:val="22"/>
          <w:szCs w:val="22"/>
          <w:lang w:eastAsia="ru-RU"/>
        </w:rPr>
      </w:pPr>
      <w:hyperlink w:anchor="_Toc143608057" w:history="1">
        <w:r w:rsidR="00C94B87" w:rsidRPr="004010ED">
          <w:rPr>
            <w:rStyle w:val="ae"/>
            <w:noProof/>
          </w:rPr>
          <w:t>5. Требования к заявке на участие в закупке</w:t>
        </w:r>
        <w:r w:rsidR="00C94B87">
          <w:rPr>
            <w:noProof/>
            <w:webHidden/>
          </w:rPr>
          <w:tab/>
        </w:r>
        <w:r w:rsidR="00C94B87">
          <w:rPr>
            <w:noProof/>
            <w:webHidden/>
          </w:rPr>
          <w:fldChar w:fldCharType="begin"/>
        </w:r>
        <w:r w:rsidR="00C94B87">
          <w:rPr>
            <w:noProof/>
            <w:webHidden/>
          </w:rPr>
          <w:instrText xml:space="preserve"> PAGEREF _Toc143608057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C94B87" w:rsidRDefault="006B341A">
      <w:pPr>
        <w:pStyle w:val="15"/>
        <w:tabs>
          <w:tab w:val="right" w:leader="dot" w:pos="9629"/>
        </w:tabs>
        <w:rPr>
          <w:noProof/>
          <w:sz w:val="22"/>
          <w:szCs w:val="22"/>
          <w:lang w:eastAsia="ru-RU"/>
        </w:rPr>
      </w:pPr>
      <w:hyperlink w:anchor="_Toc143608058" w:history="1">
        <w:r w:rsidR="00C94B87" w:rsidRPr="004010ED">
          <w:rPr>
            <w:rStyle w:val="ae"/>
            <w:noProof/>
          </w:rPr>
          <w:t>6. Обзор процедуры, участие в закупке</w:t>
        </w:r>
        <w:r w:rsidR="00C94B87">
          <w:rPr>
            <w:noProof/>
            <w:webHidden/>
          </w:rPr>
          <w:tab/>
        </w:r>
        <w:r w:rsidR="00C94B87">
          <w:rPr>
            <w:noProof/>
            <w:webHidden/>
          </w:rPr>
          <w:fldChar w:fldCharType="begin"/>
        </w:r>
        <w:r w:rsidR="00C94B87">
          <w:rPr>
            <w:noProof/>
            <w:webHidden/>
          </w:rPr>
          <w:instrText xml:space="preserve"> PAGEREF _Toc143608058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C94B87" w:rsidRDefault="006B341A">
      <w:pPr>
        <w:pStyle w:val="15"/>
        <w:tabs>
          <w:tab w:val="right" w:leader="dot" w:pos="9629"/>
        </w:tabs>
        <w:rPr>
          <w:noProof/>
          <w:sz w:val="22"/>
          <w:szCs w:val="22"/>
          <w:lang w:eastAsia="ru-RU"/>
        </w:rPr>
      </w:pPr>
      <w:hyperlink w:anchor="_Toc143608059" w:history="1">
        <w:r w:rsidR="00C94B87" w:rsidRPr="004010ED">
          <w:rPr>
            <w:rStyle w:val="ae"/>
            <w:noProof/>
          </w:rPr>
          <w:t>7. Рассмотрение заявок, выбор победителя, заключение договора</w:t>
        </w:r>
        <w:r w:rsidR="00C94B87">
          <w:rPr>
            <w:noProof/>
            <w:webHidden/>
          </w:rPr>
          <w:tab/>
        </w:r>
        <w:r w:rsidR="00C94B87">
          <w:rPr>
            <w:noProof/>
            <w:webHidden/>
          </w:rPr>
          <w:fldChar w:fldCharType="begin"/>
        </w:r>
        <w:r w:rsidR="00C94B87">
          <w:rPr>
            <w:noProof/>
            <w:webHidden/>
          </w:rPr>
          <w:instrText xml:space="preserve"> PAGEREF _Toc143608059 \h </w:instrText>
        </w:r>
        <w:r w:rsidR="00C94B87">
          <w:rPr>
            <w:noProof/>
            <w:webHidden/>
          </w:rPr>
        </w:r>
        <w:r w:rsidR="00C94B87">
          <w:rPr>
            <w:noProof/>
            <w:webHidden/>
          </w:rPr>
          <w:fldChar w:fldCharType="separate"/>
        </w:r>
        <w:r w:rsidR="008738EA">
          <w:rPr>
            <w:noProof/>
            <w:webHidden/>
          </w:rPr>
          <w:t>3</w:t>
        </w:r>
        <w:r w:rsidR="00C94B8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C94B87">
      <w:pPr>
        <w:pStyle w:val="1"/>
        <w:numPr>
          <w:ilvl w:val="0"/>
          <w:numId w:val="15"/>
        </w:numPr>
        <w:rPr>
          <w:color w:val="auto"/>
        </w:rPr>
      </w:pPr>
      <w:bookmarkStart w:id="0" w:name="_Toc143608053"/>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A33185"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A33185" w:rsidP="00E828B0">
            <w:r>
              <w:t>-</w:t>
            </w:r>
          </w:p>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A33185" w:rsidP="00E828B0">
            <w:pPr>
              <w:rPr>
                <w:highlight w:val="yellow"/>
              </w:rPr>
            </w:pPr>
            <w:r w:rsidRPr="00A33185">
              <w:t xml:space="preserve">Вырубка и утилизация ДКР по периметру </w:t>
            </w:r>
            <w:proofErr w:type="spellStart"/>
            <w:r w:rsidRPr="00A33185">
              <w:t>Ондской</w:t>
            </w:r>
            <w:proofErr w:type="spellEnd"/>
            <w:r w:rsidRPr="00A33185">
              <w:t xml:space="preserve"> ГЭС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A33185" w:rsidP="00A51E54">
            <w:pPr>
              <w:rPr>
                <w:noProof/>
              </w:rPr>
            </w:pPr>
            <w:r>
              <w:rPr>
                <w:noProof/>
              </w:rPr>
              <w:t>876685,92 рубля (без учета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A33185" w:rsidP="00E828B0">
            <w:r>
              <w:t>175337,18</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A33185" w:rsidRDefault="00A33185" w:rsidP="00FF7EB5">
            <w:pPr>
              <w:rPr>
                <w:noProof/>
              </w:rPr>
            </w:pPr>
            <w:r>
              <w:rPr>
                <w:noProof/>
              </w:rPr>
              <w:t>Да. Участник закупки должен подтвердить превышение НМЦД приложенным к заявке расчетом</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33185" w:rsidP="00E62872">
            <w:pPr>
              <w:rPr>
                <w:noProof/>
              </w:rPr>
            </w:pPr>
            <w:r>
              <w:rPr>
                <w:noProof/>
              </w:rPr>
              <w:t>0,0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A33185" w:rsidP="00E62872">
            <w:pPr>
              <w:rPr>
                <w:noProof/>
              </w:rPr>
            </w:pPr>
            <w:r>
              <w:rPr>
                <w:noProof/>
              </w:rPr>
              <w:t>нет</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 xml:space="preserve">Кроме того цена материалов (в </w:t>
            </w:r>
            <w:proofErr w:type="spellStart"/>
            <w:r w:rsidRPr="006232EB">
              <w:t>т.ч</w:t>
            </w:r>
            <w:proofErr w:type="spellEnd"/>
            <w:r w:rsidRPr="006232EB">
              <w:t>. оборудования), предоставляемых заказчиком</w:t>
            </w:r>
          </w:p>
        </w:tc>
        <w:tc>
          <w:tcPr>
            <w:tcW w:w="4395" w:type="dxa"/>
            <w:shd w:val="clear" w:color="auto" w:fill="FFFFCD" w:themeFill="background2"/>
          </w:tcPr>
          <w:p w:rsidR="00E62872" w:rsidRDefault="00A33185" w:rsidP="00E62872">
            <w:pPr>
              <w:rPr>
                <w:noProof/>
              </w:rPr>
            </w:pPr>
            <w:r>
              <w:rPr>
                <w:noProof/>
              </w:rPr>
              <w:t>0,0</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A33185" w:rsidP="00A33185">
            <w:pPr>
              <w:rPr>
                <w:noProof/>
              </w:rPr>
            </w:pPr>
            <w:r w:rsidRPr="00A33185">
              <w:t xml:space="preserve">Вырубка ДКР по периметру </w:t>
            </w:r>
            <w:proofErr w:type="spellStart"/>
            <w:r w:rsidRPr="00A33185">
              <w:t>Ондской</w:t>
            </w:r>
            <w:proofErr w:type="spellEnd"/>
            <w:r w:rsidRPr="00A33185">
              <w:t xml:space="preserve"> ГЭС</w:t>
            </w:r>
            <w:r>
              <w:t xml:space="preserve"> на расстоянии 5 метров от внешнего ограждения </w:t>
            </w:r>
            <w:r w:rsidRPr="00A33185">
              <w:t>и утилизация</w:t>
            </w:r>
            <w:r>
              <w:t xml:space="preserve"> порубочных остатков.</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A33185" w:rsidP="0097533B">
            <w:pPr>
              <w:rPr>
                <w:noProof/>
              </w:rPr>
            </w:pPr>
            <w:r>
              <w:rPr>
                <w:noProof/>
              </w:rPr>
              <w:t>Альтернативные предложения не рассматриваются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A33185" w:rsidP="00E62872">
            <w:pPr>
              <w:rPr>
                <w:noProof/>
              </w:rPr>
            </w:pPr>
            <w:r>
              <w:rPr>
                <w:noProof/>
              </w:rPr>
              <w:t>Предмет закупки не 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A33185" w:rsidP="00E62872">
            <w:pPr>
              <w:rPr>
                <w:noProof/>
              </w:rPr>
            </w:pPr>
            <w:r>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7E0E9A" w:rsidP="00E62872">
            <w:r>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7E0E9A" w:rsidP="00E62872">
            <w:r>
              <w:t>+7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7E0E9A" w:rsidRDefault="007E0E9A" w:rsidP="00E62872">
            <w:pPr>
              <w:rPr>
                <w:lang w:val="en-US"/>
              </w:rPr>
            </w:pPr>
            <w:r>
              <w:rPr>
                <w:lang w:val="en-US"/>
              </w:rPr>
              <w:t>Tihonov_AS@irkutskenergo.ru</w:t>
            </w:r>
          </w:p>
        </w:tc>
      </w:tr>
      <w:tr w:rsidR="007E0E9A" w:rsidRPr="002E30A6" w:rsidTr="009A2CC4">
        <w:trPr>
          <w:trHeight w:val="20"/>
        </w:trPr>
        <w:tc>
          <w:tcPr>
            <w:tcW w:w="851" w:type="dxa"/>
          </w:tcPr>
          <w:p w:rsidR="007E0E9A" w:rsidRPr="002E30A6" w:rsidRDefault="007E0E9A" w:rsidP="007E0E9A">
            <w:pPr>
              <w:pStyle w:val="119"/>
              <w:rPr>
                <w:color w:val="auto"/>
              </w:rPr>
            </w:pPr>
          </w:p>
        </w:tc>
        <w:tc>
          <w:tcPr>
            <w:tcW w:w="4394" w:type="dxa"/>
          </w:tcPr>
          <w:p w:rsidR="007E0E9A" w:rsidRPr="002E30A6" w:rsidRDefault="007E0E9A" w:rsidP="007E0E9A">
            <w:r w:rsidRPr="002E30A6">
              <w:t>Куратор закупки (для вопросов о процедуре закупки)</w:t>
            </w:r>
          </w:p>
        </w:tc>
        <w:tc>
          <w:tcPr>
            <w:tcW w:w="4395" w:type="dxa"/>
          </w:tcPr>
          <w:p w:rsidR="007E0E9A" w:rsidRPr="002E30A6" w:rsidRDefault="007E0E9A" w:rsidP="007E0E9A">
            <w:r>
              <w:t>Тихонов Александр Сергеевич</w:t>
            </w:r>
          </w:p>
        </w:tc>
      </w:tr>
      <w:tr w:rsidR="007E0E9A" w:rsidRPr="002E30A6" w:rsidTr="009A2CC4">
        <w:trPr>
          <w:trHeight w:val="20"/>
        </w:trPr>
        <w:tc>
          <w:tcPr>
            <w:tcW w:w="851" w:type="dxa"/>
          </w:tcPr>
          <w:p w:rsidR="007E0E9A" w:rsidRPr="002E30A6" w:rsidRDefault="007E0E9A" w:rsidP="007E0E9A">
            <w:pPr>
              <w:pStyle w:val="119"/>
              <w:rPr>
                <w:color w:val="auto"/>
              </w:rPr>
            </w:pPr>
          </w:p>
        </w:tc>
        <w:tc>
          <w:tcPr>
            <w:tcW w:w="4394" w:type="dxa"/>
          </w:tcPr>
          <w:p w:rsidR="007E0E9A" w:rsidRPr="002E30A6" w:rsidRDefault="007E0E9A" w:rsidP="007E0E9A">
            <w:r w:rsidRPr="002E30A6">
              <w:t xml:space="preserve">Телефон куратора закупки </w:t>
            </w:r>
          </w:p>
        </w:tc>
        <w:tc>
          <w:tcPr>
            <w:tcW w:w="4395" w:type="dxa"/>
          </w:tcPr>
          <w:p w:rsidR="007E0E9A" w:rsidRPr="002E30A6" w:rsidRDefault="007E0E9A" w:rsidP="007E0E9A">
            <w:r>
              <w:t>+7 (921) 017 65 75</w:t>
            </w:r>
          </w:p>
        </w:tc>
      </w:tr>
      <w:tr w:rsidR="007E0E9A" w:rsidRPr="002E30A6" w:rsidTr="009A2CC4">
        <w:trPr>
          <w:trHeight w:val="20"/>
        </w:trPr>
        <w:tc>
          <w:tcPr>
            <w:tcW w:w="851" w:type="dxa"/>
          </w:tcPr>
          <w:p w:rsidR="007E0E9A" w:rsidRPr="002E30A6" w:rsidRDefault="007E0E9A" w:rsidP="007E0E9A">
            <w:pPr>
              <w:pStyle w:val="119"/>
              <w:rPr>
                <w:color w:val="auto"/>
              </w:rPr>
            </w:pPr>
            <w:bookmarkStart w:id="1" w:name="_Ref135041453"/>
          </w:p>
        </w:tc>
        <w:bookmarkEnd w:id="1"/>
        <w:tc>
          <w:tcPr>
            <w:tcW w:w="4394" w:type="dxa"/>
          </w:tcPr>
          <w:p w:rsidR="007E0E9A" w:rsidRPr="002E30A6" w:rsidRDefault="007E0E9A" w:rsidP="007E0E9A">
            <w:r w:rsidRPr="002E30A6">
              <w:t>Электронная почта куратора закупки</w:t>
            </w:r>
          </w:p>
        </w:tc>
        <w:tc>
          <w:tcPr>
            <w:tcW w:w="4395" w:type="dxa"/>
          </w:tcPr>
          <w:p w:rsidR="007E0E9A" w:rsidRPr="007E0E9A" w:rsidRDefault="007E0E9A" w:rsidP="007E0E9A">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2E30A6" w:rsidRDefault="007E0E9A" w:rsidP="00E62872">
            <w:r>
              <w:t>Республика Карелия, Сегежский р-н, д. Каменный Бор, ул. Набережная, д. 1В</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tc>
          <w:tcPr>
            <w:tcW w:w="4395" w:type="dxa"/>
          </w:tcPr>
          <w:p w:rsidR="00E62872" w:rsidRPr="002E30A6" w:rsidRDefault="007E0E9A" w:rsidP="00E62872">
            <w:r>
              <w:t>186 435, Республика Карелия, Сегежский р-н, д. Каменный Бор, ул. Набережная, д. 1В (</w:t>
            </w:r>
            <w:proofErr w:type="spellStart"/>
            <w:r>
              <w:t>Ондская</w:t>
            </w:r>
            <w:proofErr w:type="spellEnd"/>
            <w:r>
              <w:t xml:space="preserve"> ГЭС)</w:t>
            </w:r>
          </w:p>
        </w:tc>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tc>
          <w:tcPr>
            <w:tcW w:w="4395" w:type="dxa"/>
          </w:tcPr>
          <w:p w:rsidR="00E62872" w:rsidRPr="007E0E9A" w:rsidRDefault="007E0E9A" w:rsidP="00E62872">
            <w:pPr>
              <w:rPr>
                <w:lang w:val="en-US"/>
              </w:rPr>
            </w:pPr>
            <w:r>
              <w:rPr>
                <w:lang w:val="en-US"/>
              </w:rPr>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43608054"/>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749EA6E17CC640AEA9406EB08D068F05"/>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CC97154B34104FECA9BFF2B4B5CE8911"/>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E62E73" w:rsidRDefault="00E62E73" w:rsidP="00E62E73">
                <w:r>
                  <w:rPr>
                    <w:lang w:val="en-US"/>
                  </w:rPr>
                  <w:t>25</w:t>
                </w:r>
                <w:r>
                  <w:t>.</w:t>
                </w:r>
                <w:r>
                  <w:rPr>
                    <w:lang w:val="en-US"/>
                  </w:rPr>
                  <w:t>03</w:t>
                </w:r>
                <w:r>
                  <w:t>.</w:t>
                </w:r>
                <w:r>
                  <w:rPr>
                    <w:lang w:val="en-US"/>
                  </w:rPr>
                  <w:t>2024</w:t>
                </w:r>
                <w:r>
                  <w:t xml:space="preserve"> 17.00 (МСК)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p w:rsidR="003275C3" w:rsidRPr="002E30A6" w:rsidRDefault="00E62E73" w:rsidP="003275C3">
                <w:r w:rsidRPr="00E62E73">
                  <w:t xml:space="preserve">Сайт организатора закупки — </w:t>
                </w:r>
                <w:hyperlink r:id="rId10" w:history="1">
                  <w:r w:rsidRPr="00D64FCF">
                    <w:rPr>
                      <w:rStyle w:val="ae"/>
                    </w:rPr>
                    <w:t>https://eurosib-td.ru</w:t>
                  </w:r>
                </w:hyperlink>
                <w:r>
                  <w:t xml:space="preserve"> </w:t>
                </w:r>
              </w:p>
            </w:tc>
          </w:tr>
          <w:tr w:rsidR="00E62E73" w:rsidRPr="002E30A6" w:rsidTr="00287C2C">
            <w:trPr>
              <w:trHeight w:val="20"/>
            </w:trPr>
            <w:tc>
              <w:tcPr>
                <w:tcW w:w="851" w:type="dxa"/>
              </w:tcPr>
              <w:p w:rsidR="00E62E73" w:rsidRPr="002E30A6" w:rsidRDefault="00E62E73" w:rsidP="00E62E73">
                <w:pPr>
                  <w:pStyle w:val="119"/>
                  <w:rPr>
                    <w:color w:val="auto"/>
                  </w:rPr>
                </w:pPr>
              </w:p>
            </w:tc>
            <w:tc>
              <w:tcPr>
                <w:tcW w:w="4111" w:type="dxa"/>
              </w:tcPr>
              <w:p w:rsidR="00E62E73" w:rsidRPr="002E30A6" w:rsidRDefault="00E62E73" w:rsidP="00E62E73">
                <w:r w:rsidRPr="002E30A6">
                  <w:t>Место подачи заявок участников закупки</w:t>
                </w:r>
              </w:p>
            </w:tc>
            <w:tc>
              <w:tcPr>
                <w:tcW w:w="4678" w:type="dxa"/>
              </w:tcPr>
              <w:p w:rsidR="00E62E73" w:rsidRPr="002E30A6" w:rsidRDefault="00E62E73" w:rsidP="00E62E73">
                <w:r w:rsidRPr="00E62E73">
                  <w:t xml:space="preserve">Сайт организатора закупки — </w:t>
                </w:r>
                <w:hyperlink r:id="rId11" w:history="1">
                  <w:r w:rsidRPr="00D64FCF">
                    <w:rPr>
                      <w:rStyle w:val="ae"/>
                    </w:rPr>
                    <w:t>https://eurosib-td.ru</w:t>
                  </w:r>
                </w:hyperlink>
                <w:r>
                  <w:t xml:space="preserve"> </w:t>
                </w:r>
              </w:p>
            </w:tc>
          </w:tr>
          <w:tr w:rsidR="00E62E73" w:rsidRPr="002E30A6" w:rsidTr="00287C2C">
            <w:trPr>
              <w:trHeight w:val="20"/>
            </w:trPr>
            <w:tc>
              <w:tcPr>
                <w:tcW w:w="851" w:type="dxa"/>
              </w:tcPr>
              <w:p w:rsidR="00E62E73" w:rsidRPr="002E30A6" w:rsidRDefault="00E62E73" w:rsidP="00E62E73">
                <w:pPr>
                  <w:pStyle w:val="119"/>
                  <w:rPr>
                    <w:color w:val="auto"/>
                  </w:rPr>
                </w:pPr>
              </w:p>
            </w:tc>
            <w:tc>
              <w:tcPr>
                <w:tcW w:w="4111" w:type="dxa"/>
              </w:tcPr>
              <w:p w:rsidR="00E62E73" w:rsidRPr="002E30A6" w:rsidRDefault="00E62E73" w:rsidP="00E62E73">
                <w:r w:rsidRPr="002E30A6">
                  <w:t>Место предоставления документации о закупке</w:t>
                </w:r>
              </w:p>
            </w:tc>
            <w:tc>
              <w:tcPr>
                <w:tcW w:w="4678" w:type="dxa"/>
              </w:tcPr>
              <w:p w:rsidR="00E62E73" w:rsidRPr="002E30A6" w:rsidRDefault="00E62E73" w:rsidP="00E62E73">
                <w:r w:rsidRPr="00E62E73">
                  <w:t xml:space="preserve">Сайт организатора закупки — </w:t>
                </w:r>
                <w:hyperlink r:id="rId12" w:history="1">
                  <w:r w:rsidRPr="00D64FCF">
                    <w:rPr>
                      <w:rStyle w:val="ae"/>
                    </w:rPr>
                    <w:t>https://eurosib-td.ru</w:t>
                  </w:r>
                </w:hyperlink>
                <w:r>
                  <w:t xml:space="preserve"> </w:t>
                </w:r>
              </w:p>
            </w:tc>
          </w:tr>
          <w:tr w:rsidR="00E62E73" w:rsidRPr="002E30A6" w:rsidTr="00287C2C">
            <w:trPr>
              <w:trHeight w:val="567"/>
            </w:trPr>
            <w:tc>
              <w:tcPr>
                <w:tcW w:w="851" w:type="dxa"/>
              </w:tcPr>
              <w:p w:rsidR="00E62E73" w:rsidRPr="002E30A6" w:rsidRDefault="00E62E73" w:rsidP="00E62E73">
                <w:pPr>
                  <w:pStyle w:val="119"/>
                  <w:rPr>
                    <w:color w:val="auto"/>
                  </w:rPr>
                </w:pPr>
              </w:p>
            </w:tc>
            <w:tc>
              <w:tcPr>
                <w:tcW w:w="4111" w:type="dxa"/>
              </w:tcPr>
              <w:p w:rsidR="00E62E73" w:rsidRPr="00AB4D85" w:rsidRDefault="00E62E73" w:rsidP="00E62E73">
                <w:pPr>
                  <w:rPr>
                    <w:highlight w:val="green"/>
                  </w:rPr>
                </w:pPr>
                <w:r w:rsidRPr="009A00B8">
                  <w:t>Запланированная дата и время рассмотрения заявок и подведения итогов не ранее</w:t>
                </w:r>
              </w:p>
            </w:tc>
            <w:tc>
              <w:tcPr>
                <w:tcW w:w="4678" w:type="dxa"/>
              </w:tcPr>
              <w:p w:rsidR="00E62E73" w:rsidRPr="00E62E73" w:rsidRDefault="00E62E73" w:rsidP="00E62E73">
                <w:r>
                  <w:rPr>
                    <w:lang w:val="en-US"/>
                  </w:rPr>
                  <w:t>2</w:t>
                </w:r>
                <w:r>
                  <w:t>9.</w:t>
                </w:r>
                <w:r>
                  <w:rPr>
                    <w:lang w:val="en-US"/>
                  </w:rPr>
                  <w:t>03</w:t>
                </w:r>
                <w:r>
                  <w:t>.</w:t>
                </w:r>
                <w:r>
                  <w:rPr>
                    <w:lang w:val="en-US"/>
                  </w:rPr>
                  <w:t>2024</w:t>
                </w:r>
                <w:r>
                  <w:t xml:space="preserve"> 17.00 (МСК)</w:t>
                </w:r>
              </w:p>
            </w:tc>
          </w:tr>
          <w:tr w:rsidR="00F00605"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F00605" w:rsidRPr="002E30A6" w:rsidRDefault="00F00605" w:rsidP="00F00605">
                <w:pPr>
                  <w:pStyle w:val="119"/>
                  <w:rPr>
                    <w:color w:val="auto"/>
                  </w:rPr>
                </w:pPr>
              </w:p>
            </w:tc>
            <w:tc>
              <w:tcPr>
                <w:tcW w:w="4111" w:type="dxa"/>
              </w:tcPr>
              <w:p w:rsidR="00F00605" w:rsidRPr="002E30A6" w:rsidRDefault="00F00605" w:rsidP="00F00605">
                <w:r w:rsidRPr="002E30A6">
                  <w:t>Место рассмотрения заявок участников закупки и подведения итогов закупки</w:t>
                </w:r>
              </w:p>
            </w:tc>
            <w:tc>
              <w:tcPr>
                <w:tcW w:w="4678" w:type="dxa"/>
              </w:tcPr>
              <w:p w:rsidR="00F00605" w:rsidRPr="002E30A6" w:rsidRDefault="00F00605" w:rsidP="00F00605">
                <w:r w:rsidRPr="00E62E73">
                  <w:t xml:space="preserve">Сайт организатора закупки — </w:t>
                </w:r>
                <w:hyperlink r:id="rId13" w:history="1">
                  <w:r w:rsidRPr="00D64FCF">
                    <w:rPr>
                      <w:rStyle w:val="ae"/>
                    </w:rPr>
                    <w:t>https://eurosib-td.ru</w:t>
                  </w:r>
                </w:hyperlink>
                <w:r>
                  <w:t xml:space="preserve"> </w:t>
                </w:r>
              </w:p>
            </w:tc>
          </w:tr>
        </w:tbl>
        <w:p w:rsidR="002440E7" w:rsidRPr="002E30A6" w:rsidRDefault="006B341A"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43608055"/>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023F821D2AA34088B1FC9373424925B7"/>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002B17" w:rsidP="00173337">
                <w:pPr>
                  <w:pStyle w:val="111"/>
                  <w:numPr>
                    <w:ilvl w:val="0"/>
                    <w:numId w:val="0"/>
                  </w:numPr>
                  <w:spacing w:after="0" w:line="240" w:lineRule="auto"/>
                  <w:jc w:val="left"/>
                  <w:rPr>
                    <w:rFonts w:asciiTheme="minorHAnsi" w:hAnsiTheme="minorHAnsi"/>
                    <w:color w:val="auto"/>
                  </w:rPr>
                </w:pPr>
                <w:r w:rsidRPr="00002B17">
                  <w:rPr>
                    <w:rFonts w:asciiTheme="minorHAnsi" w:hAnsiTheme="minorHAnsi"/>
                    <w:color w:val="auto"/>
                  </w:rPr>
                  <w:t xml:space="preserve">Вырубка и утилизация ДКР по периметру </w:t>
                </w:r>
                <w:proofErr w:type="spellStart"/>
                <w:r w:rsidRPr="00002B17">
                  <w:rPr>
                    <w:rFonts w:asciiTheme="minorHAnsi" w:hAnsiTheme="minorHAnsi"/>
                    <w:color w:val="auto"/>
                  </w:rPr>
                  <w:t>Ондской</w:t>
                </w:r>
                <w:proofErr w:type="spellEnd"/>
                <w:r w:rsidRPr="00002B17">
                  <w:rPr>
                    <w:rFonts w:asciiTheme="minorHAnsi" w:hAnsiTheme="minorHAnsi"/>
                    <w:color w:val="auto"/>
                  </w:rPr>
                  <w:t xml:space="preserve"> ГЭС</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002B17" w:rsidRPr="002E30A6" w:rsidRDefault="00002B17"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 у.е.</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002B17" w:rsidP="00173337">
                <w:pPr>
                  <w:pStyle w:val="111"/>
                  <w:numPr>
                    <w:ilvl w:val="0"/>
                    <w:numId w:val="0"/>
                  </w:numPr>
                  <w:spacing w:after="0" w:line="240" w:lineRule="auto"/>
                  <w:jc w:val="left"/>
                  <w:rPr>
                    <w:rFonts w:asciiTheme="minorHAnsi" w:hAnsiTheme="minorHAnsi"/>
                    <w:color w:val="auto"/>
                  </w:rPr>
                </w:pPr>
                <w:r w:rsidRPr="00002B17">
                  <w:rPr>
                    <w:rFonts w:asciiTheme="minorHAnsi" w:hAnsiTheme="minorHAnsi"/>
                    <w:color w:val="auto"/>
                  </w:rPr>
                  <w:t>Республика Карелия, Сегежский р-н, д. Каменный Бор, ул. Набережная, д. 1В</w:t>
                </w:r>
                <w:r>
                  <w:rPr>
                    <w:rFonts w:asciiTheme="minorHAnsi" w:hAnsiTheme="minorHAnsi"/>
                    <w:color w:val="auto"/>
                  </w:rPr>
                  <w:t xml:space="preserve"> (</w:t>
                </w:r>
                <w:proofErr w:type="spellStart"/>
                <w:r>
                  <w:rPr>
                    <w:rFonts w:asciiTheme="minorHAnsi" w:hAnsiTheme="minorHAnsi"/>
                    <w:color w:val="auto"/>
                  </w:rPr>
                  <w:t>Ондская</w:t>
                </w:r>
                <w:proofErr w:type="spellEnd"/>
                <w:r>
                  <w:rPr>
                    <w:rFonts w:asciiTheme="minorHAnsi" w:hAnsiTheme="minorHAnsi"/>
                    <w:color w:val="auto"/>
                  </w:rPr>
                  <w:t xml:space="preserve"> ГЭС)</w:t>
                </w:r>
              </w:p>
            </w:tc>
          </w:tr>
          <w:tr w:rsidR="0097533B" w:rsidRPr="0097533B" w:rsidTr="006B341A">
            <w:trPr>
              <w:tblCellSpacing w:w="42" w:type="dxa"/>
            </w:trPr>
            <w:tc>
              <w:tcPr>
                <w:tcW w:w="775" w:type="dxa"/>
                <w:vAlign w:val="center"/>
              </w:tcPr>
              <w:p w:rsidR="0097533B" w:rsidRPr="00B56B74" w:rsidRDefault="0097533B" w:rsidP="006B341A">
                <w:pPr>
                  <w:pStyle w:val="111"/>
                  <w:rPr>
                    <w:rFonts w:asciiTheme="minorHAnsi" w:hAnsiTheme="minorHAnsi"/>
                  </w:rPr>
                </w:pPr>
              </w:p>
            </w:tc>
            <w:tc>
              <w:tcPr>
                <w:tcW w:w="2893" w:type="dxa"/>
                <w:tcMar>
                  <w:left w:w="85" w:type="dxa"/>
                </w:tcMar>
                <w:vAlign w:val="center"/>
              </w:tcPr>
              <w:p w:rsidR="0097533B" w:rsidRPr="0097533B" w:rsidRDefault="0097533B" w:rsidP="006B341A">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002B17" w:rsidP="006B341A">
                <w:pPr>
                  <w:pStyle w:val="111"/>
                  <w:numPr>
                    <w:ilvl w:val="0"/>
                    <w:numId w:val="0"/>
                  </w:numPr>
                  <w:spacing w:after="0" w:line="240" w:lineRule="auto"/>
                  <w:jc w:val="left"/>
                  <w:rPr>
                    <w:rFonts w:asciiTheme="minorHAnsi" w:hAnsiTheme="minorHAnsi"/>
                  </w:rPr>
                </w:pPr>
                <w:r>
                  <w:rPr>
                    <w:rFonts w:asciiTheme="minorHAnsi" w:hAnsiTheme="minorHAnsi"/>
                  </w:rPr>
                  <w:t>С даты заключения по 31.08.2024</w:t>
                </w:r>
              </w:p>
            </w:tc>
          </w:tr>
          <w:tr w:rsidR="0097533B" w:rsidRPr="00B56B74" w:rsidTr="006B341A">
            <w:trPr>
              <w:tblCellSpacing w:w="42" w:type="dxa"/>
            </w:trPr>
            <w:tc>
              <w:tcPr>
                <w:tcW w:w="775" w:type="dxa"/>
                <w:vAlign w:val="center"/>
              </w:tcPr>
              <w:p w:rsidR="0097533B" w:rsidRPr="0097533B" w:rsidRDefault="0097533B" w:rsidP="006B341A">
                <w:pPr>
                  <w:pStyle w:val="111"/>
                  <w:rPr>
                    <w:rFonts w:asciiTheme="minorHAnsi" w:hAnsiTheme="minorHAnsi"/>
                  </w:rPr>
                </w:pPr>
              </w:p>
            </w:tc>
            <w:tc>
              <w:tcPr>
                <w:tcW w:w="2893" w:type="dxa"/>
                <w:tcMar>
                  <w:left w:w="85" w:type="dxa"/>
                </w:tcMar>
                <w:vAlign w:val="center"/>
              </w:tcPr>
              <w:p w:rsidR="0097533B" w:rsidRPr="0097533B" w:rsidRDefault="0097533B" w:rsidP="006B341A">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002B17" w:rsidP="006B341A">
                <w:pPr>
                  <w:pStyle w:val="111"/>
                  <w:numPr>
                    <w:ilvl w:val="0"/>
                    <w:numId w:val="0"/>
                  </w:numPr>
                  <w:spacing w:after="0" w:line="240" w:lineRule="auto"/>
                  <w:jc w:val="left"/>
                  <w:rPr>
                    <w:rFonts w:asciiTheme="minorHAnsi" w:hAnsiTheme="minorHAnsi"/>
                  </w:rPr>
                </w:pPr>
                <w:r>
                  <w:rPr>
                    <w:rFonts w:asciiTheme="minorHAnsi" w:hAnsiTheme="minorHAnsi"/>
                  </w:rPr>
                  <w:t>С даты заключения Договора по 31.08.2024</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002B17" w:rsidP="00C307BB">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637DD8" w:rsidP="00A51E54">
                <w:pPr>
                  <w:pStyle w:val="111"/>
                  <w:numPr>
                    <w:ilvl w:val="0"/>
                    <w:numId w:val="0"/>
                  </w:numPr>
                  <w:spacing w:after="0" w:line="240" w:lineRule="auto"/>
                  <w:jc w:val="left"/>
                </w:pPr>
                <w:r>
                  <w:t>-</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37DD8"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Безналичный расчет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37DD8" w:rsidP="00637DD8">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 xml:space="preserve">30 дней </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37DD8"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С даты подписания актов оказанных 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37DD8"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w:t>
                </w:r>
              </w:p>
            </w:tc>
          </w:tr>
          <w:tr w:rsidR="00584D23" w:rsidRPr="00B56B74" w:rsidTr="006B341A">
            <w:trPr>
              <w:tblCellSpacing w:w="42" w:type="dxa"/>
            </w:trPr>
            <w:tc>
              <w:tcPr>
                <w:tcW w:w="775" w:type="dxa"/>
                <w:vAlign w:val="center"/>
              </w:tcPr>
              <w:p w:rsidR="00584D23" w:rsidRPr="00B56B74" w:rsidRDefault="00584D23" w:rsidP="006B341A">
                <w:pPr>
                  <w:pStyle w:val="111"/>
                  <w:rPr>
                    <w:rFonts w:asciiTheme="minorHAnsi" w:hAnsiTheme="minorHAnsi"/>
                  </w:rPr>
                </w:pPr>
              </w:p>
            </w:tc>
            <w:tc>
              <w:tcPr>
                <w:tcW w:w="2893" w:type="dxa"/>
                <w:tcMar>
                  <w:left w:w="85" w:type="dxa"/>
                </w:tcMar>
                <w:vAlign w:val="center"/>
              </w:tcPr>
              <w:p w:rsidR="00584D23" w:rsidRPr="00B56B74" w:rsidRDefault="00584D23" w:rsidP="006B341A">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637DD8" w:rsidP="006B341A">
                <w:pPr>
                  <w:pStyle w:val="111"/>
                  <w:numPr>
                    <w:ilvl w:val="0"/>
                    <w:numId w:val="0"/>
                  </w:numPr>
                  <w:spacing w:after="0" w:line="240" w:lineRule="auto"/>
                  <w:jc w:val="left"/>
                  <w:rPr>
                    <w:rFonts w:asciiTheme="minorHAnsi" w:hAnsiTheme="minorHAnsi"/>
                  </w:rPr>
                </w:pPr>
                <w:r>
                  <w:rPr>
                    <w:rFonts w:asciiTheme="minorHAnsi" w:hAnsiTheme="minorHAnsi"/>
                  </w:rPr>
                  <w:t>12 мес.</w:t>
                </w:r>
              </w:p>
            </w:tc>
          </w:tr>
          <w:tr w:rsidR="0097533B" w:rsidRPr="00B56B74" w:rsidTr="006B341A">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637DD8" w:rsidP="0097533B">
                <w:pPr>
                  <w:pStyle w:val="111"/>
                  <w:numPr>
                    <w:ilvl w:val="0"/>
                    <w:numId w:val="0"/>
                  </w:numPr>
                  <w:spacing w:after="0" w:line="240" w:lineRule="auto"/>
                  <w:jc w:val="left"/>
                  <w:rPr>
                    <w:rFonts w:asciiTheme="minorHAnsi" w:hAnsiTheme="minorHAnsi"/>
                    <w:noProof/>
                  </w:rPr>
                </w:pPr>
                <w:r>
                  <w:rPr>
                    <w:rFonts w:asciiTheme="minorHAnsi" w:hAnsiTheme="minorHAnsi"/>
                    <w:noProof/>
                  </w:rPr>
                  <w:t>75</w:t>
                </w:r>
              </w:p>
            </w:tc>
          </w:tr>
          <w:tr w:rsidR="009606E8" w:rsidRPr="00B56B74" w:rsidTr="006B341A">
            <w:trPr>
              <w:tblCellSpacing w:w="42" w:type="dxa"/>
            </w:trPr>
            <w:tc>
              <w:tcPr>
                <w:tcW w:w="775" w:type="dxa"/>
                <w:vAlign w:val="center"/>
              </w:tcPr>
              <w:p w:rsidR="009606E8" w:rsidRPr="00B56B74" w:rsidRDefault="009606E8" w:rsidP="006B341A">
                <w:pPr>
                  <w:pStyle w:val="111"/>
                </w:pPr>
              </w:p>
            </w:tc>
            <w:tc>
              <w:tcPr>
                <w:tcW w:w="2893" w:type="dxa"/>
                <w:tcMar>
                  <w:left w:w="85" w:type="dxa"/>
                </w:tcMar>
                <w:vAlign w:val="center"/>
              </w:tcPr>
              <w:p w:rsidR="009606E8" w:rsidRPr="002C5180" w:rsidRDefault="009606E8" w:rsidP="006B341A">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606E8" w:rsidRPr="002C5180" w:rsidRDefault="00637DD8" w:rsidP="006B341A">
                <w:pPr>
                  <w:pStyle w:val="111"/>
                  <w:numPr>
                    <w:ilvl w:val="0"/>
                    <w:numId w:val="0"/>
                  </w:numPr>
                  <w:spacing w:after="0" w:line="240" w:lineRule="auto"/>
                  <w:jc w:val="left"/>
                  <w:rPr>
                    <w:rFonts w:asciiTheme="minorHAnsi" w:hAnsiTheme="minorHAnsi"/>
                    <w:noProof/>
                  </w:rPr>
                </w:pPr>
                <w:r>
                  <w:rPr>
                    <w:rFonts w:asciiTheme="minorHAnsi" w:hAnsiTheme="minorHAnsi"/>
                    <w:noProof/>
                  </w:rPr>
                  <w:t>-</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637DD8" w:rsidP="00F33D34">
                <w:pPr>
                  <w:pStyle w:val="111"/>
                  <w:numPr>
                    <w:ilvl w:val="0"/>
                    <w:numId w:val="0"/>
                  </w:numPr>
                  <w:spacing w:after="0" w:line="240" w:lineRule="auto"/>
                  <w:jc w:val="left"/>
                </w:pPr>
                <w:r>
                  <w:t>Требование не установлено</w:t>
                </w:r>
              </w:p>
            </w:tc>
          </w:tr>
        </w:tbl>
      </w:sdtContent>
    </w:sdt>
    <w:p w:rsidR="00BC611E" w:rsidRPr="002E30A6" w:rsidRDefault="00BC611E" w:rsidP="00BC611E">
      <w:pPr>
        <w:pStyle w:val="113"/>
        <w:rPr>
          <w:color w:val="auto"/>
        </w:rPr>
      </w:pPr>
      <w:r w:rsidRPr="002E30A6">
        <w:rPr>
          <w:color w:val="auto"/>
        </w:rPr>
        <w:t>Требования безопасности</w:t>
      </w:r>
    </w:p>
    <w:p w:rsidR="00BC611E" w:rsidRPr="002E30A6" w:rsidRDefault="00637DD8" w:rsidP="00BC611E">
      <w:pPr>
        <w:pStyle w:val="111"/>
        <w:rPr>
          <w:color w:val="auto"/>
        </w:rPr>
      </w:pPr>
      <w:r>
        <w:rPr>
          <w:color w:val="auto"/>
        </w:rPr>
        <w:t>В соответствии с Проектом Дого</w:t>
      </w:r>
      <w:r w:rsidR="005C3ECE">
        <w:rPr>
          <w:color w:val="auto"/>
        </w:rPr>
        <w:t>во</w:t>
      </w:r>
      <w:r>
        <w:rPr>
          <w:color w:val="auto"/>
        </w:rPr>
        <w:t>ра</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023F821D2AA34088B1FC9373424925B7"/>
        </w:placeholder>
        <w15:color w:val="FFFF00"/>
      </w:sdtPr>
      <w:sdtContent>
        <w:p w:rsidR="00C61CAD" w:rsidRPr="00C61CAD" w:rsidRDefault="00C61CAD" w:rsidP="00C61CAD">
          <w:pPr>
            <w:pStyle w:val="1113"/>
            <w:rPr>
              <w:color w:val="auto"/>
            </w:rPr>
          </w:pPr>
          <w:r w:rsidRPr="00C61CAD">
            <w:rPr>
              <w:color w:val="auto"/>
            </w:rP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rsidR="00BA5F6B" w:rsidRPr="00C61CAD" w:rsidRDefault="00C61CAD" w:rsidP="00C61CAD">
          <w:pPr>
            <w:pStyle w:val="1113"/>
            <w:rPr>
              <w:color w:val="auto"/>
            </w:rPr>
            <w:sectPr w:rsidR="00BA5F6B" w:rsidRPr="00C61CAD" w:rsidSect="00243AC8">
              <w:footerReference w:type="default" r:id="rId15"/>
              <w:pgSz w:w="11906" w:h="16838"/>
              <w:pgMar w:top="709" w:right="1701" w:bottom="1276" w:left="1701" w:header="709" w:footer="709" w:gutter="0"/>
              <w:cols w:space="708"/>
              <w:docGrid w:linePitch="360"/>
            </w:sectPr>
          </w:pPr>
          <w:r w:rsidRPr="00C61CAD">
            <w:rPr>
              <w:color w:val="auto"/>
            </w:rP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Pr>
              <w:color w:val="auto"/>
            </w:rPr>
            <w:t>.</w:t>
          </w:r>
        </w:p>
      </w:sdtContent>
    </w:sdt>
    <w:p w:rsidR="00BE3194" w:rsidRPr="002E30A6" w:rsidRDefault="00BE3194" w:rsidP="00BE3194">
      <w:pPr>
        <w:pStyle w:val="1"/>
        <w:rPr>
          <w:color w:val="auto"/>
        </w:rPr>
      </w:pPr>
      <w:bookmarkStart w:id="4" w:name="_Ref534988715"/>
      <w:bookmarkStart w:id="5" w:name="_Toc143608056"/>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FE7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FE7298">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023F821D2AA34088B1FC9373424925B7"/>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8738EA">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FE7298">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AC1C9C0977244DC79E327E616617169D"/>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0BA0F5026ABD4812AC660CF1B404B2F8"/>
            </w:placeholder>
            <w15:color w:val="FFFF00"/>
          </w:sdtPr>
          <w:sdtContent>
            <w:sdt>
              <w:sdtPr>
                <w:id w:val="-1825498209"/>
                <w:placeholder>
                  <w:docPart w:val="36FE96DA89D3485A9EBCBFCC2E4400D4"/>
                </w:placeholder>
                <w15:color w:val="FFFF00"/>
              </w:sdtPr>
              <w:sdtContent>
                <w:sdt>
                  <w:sdtPr>
                    <w:id w:val="-588309584"/>
                    <w:placeholder>
                      <w:docPart w:val="69B4C8B7D10E41B0907424DAD4804624"/>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2CD8A7878814DD08451ABADB166B546"/>
            </w:placeholder>
            <w15:color w:val="FFFF00"/>
          </w:sdtPr>
          <w:sdtContent>
            <w:sdt>
              <w:sdtPr>
                <w:id w:val="1734434407"/>
                <w:placeholder>
                  <w:docPart w:val="3F3B3851A2E34234917E589D2778C367"/>
                </w:placeholder>
                <w15:color w:val="FFFF00"/>
              </w:sdtPr>
              <w:sdtContent>
                <w:sdt>
                  <w:sdtPr>
                    <w:id w:val="128986883"/>
                    <w:placeholder>
                      <w:docPart w:val="1E7A66D838CC4F51A674D59B8B01F6EF"/>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67295A277E184E5BB895E20061B2A528"/>
            </w:placeholder>
            <w15:color w:val="FFFF00"/>
          </w:sdtPr>
          <w:sdtContent>
            <w:sdt>
              <w:sdtPr>
                <w:id w:val="1486978902"/>
                <w:placeholder>
                  <w:docPart w:val="7941D3A9582044399E9F8EC671DA72A8"/>
                </w:placeholder>
                <w15:color w:val="FFFF00"/>
              </w:sdtPr>
              <w:sdtContent>
                <w:sdt>
                  <w:sdtPr>
                    <w:id w:val="1587262142"/>
                    <w:placeholder>
                      <w:docPart w:val="BF19AEE6D01B41508B7EAEBB96FFD564"/>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F34743734EDE4EE78E4667E7F776D893"/>
            </w:placeholder>
            <w15:color w:val="FFFF00"/>
          </w:sdtPr>
          <w:sdtContent>
            <w:sdt>
              <w:sdtPr>
                <w:id w:val="-1227372339"/>
                <w:placeholder>
                  <w:docPart w:val="6921E7E30D4C43F18D65D0E55E3A9B01"/>
                </w:placeholder>
                <w15:color w:val="FFFF00"/>
              </w:sdtPr>
              <w:sdtContent>
                <w:sdt>
                  <w:sdtPr>
                    <w:id w:val="-85692800"/>
                    <w:placeholder>
                      <w:docPart w:val="900C3D51DE6E4EFDAA20457153B76E17"/>
                    </w:placeholder>
                    <w15:color w:val="FFFF00"/>
                  </w:sdt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CF45DC935B2C41B3AFA7CC68AD38347E"/>
            </w:placeholder>
            <w15:color w:val="FFFF00"/>
          </w:sdtPr>
          <w:sdtContent>
            <w:sdt>
              <w:sdtPr>
                <w:id w:val="2013024472"/>
                <w:placeholder>
                  <w:docPart w:val="09DF9EBB744E410AA1901E5E2A07CCC5"/>
                </w:placeholder>
                <w15:color w:val="FFFF00"/>
              </w:sdtPr>
              <w:sdtContent>
                <w:sdt>
                  <w:sdtPr>
                    <w:id w:val="-1950388802"/>
                    <w:placeholder>
                      <w:docPart w:val="5F1758492BA04035AA414DFCC34D074E"/>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FD6F2EE2953F4562A87729A4B1C861EB"/>
            </w:placeholder>
            <w15:color w:val="FFFF00"/>
          </w:sdt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A6CE5AF59BB24D9A867A54B33FD93BF6"/>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FE7298"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57727C" w:rsidRDefault="00FE7298" w:rsidP="00FE7298">
            <w:pPr>
              <w:pStyle w:val="ac"/>
              <w:numPr>
                <w:ilvl w:val="0"/>
                <w:numId w:val="6"/>
              </w:numPr>
              <w:suppressAutoHyphens/>
              <w:jc w:val="both"/>
            </w:pPr>
          </w:p>
        </w:tc>
        <w:tc>
          <w:tcPr>
            <w:tcW w:w="3706" w:type="dxa"/>
            <w:vAlign w:val="center"/>
          </w:tcPr>
          <w:p w:rsidR="00FE7298" w:rsidRPr="00FE7298" w:rsidRDefault="00FE7298" w:rsidP="006B341A">
            <w:pPr>
              <w:suppressAutoHyphens/>
              <w:jc w:val="both"/>
              <w:cnfStyle w:val="000000010000" w:firstRow="0" w:lastRow="0" w:firstColumn="0" w:lastColumn="0" w:oddVBand="0" w:evenVBand="0" w:oddHBand="0" w:evenHBand="1" w:firstRowFirstColumn="0" w:firstRowLastColumn="0" w:lastRowFirstColumn="0" w:lastRowLastColumn="0"/>
            </w:pPr>
            <w:r w:rsidRPr="00FE7298">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sdt>
          <w:sdtPr>
            <w:id w:val="-1574116535"/>
            <w:placeholder>
              <w:docPart w:val="766004C6EEB548FD8FCB33DA2106AF89"/>
            </w:placeholder>
            <w15:color w:val="FFFF00"/>
          </w:sdtPr>
          <w:sdtContent>
            <w:sdt>
              <w:sdtPr>
                <w:id w:val="-870072872"/>
                <w:placeholder>
                  <w:docPart w:val="0740CF75225B433390F7CE55BFC9B8EA"/>
                </w:placeholder>
                <w15:color w:val="FFFF00"/>
              </w:sdtPr>
              <w:sdtContent>
                <w:sdt>
                  <w:sdtPr>
                    <w:id w:val="1546264390"/>
                    <w:placeholder>
                      <w:docPart w:val="5BA93F03FAD846F3A39EE98F597AEE20"/>
                    </w:placeholder>
                    <w15:color w:val="FFFF00"/>
                  </w:sdtPr>
                  <w:sdtContent>
                    <w:tc>
                      <w:tcPr>
                        <w:tcW w:w="4394" w:type="dxa"/>
                        <w:vAlign w:val="center"/>
                      </w:tcPr>
                      <w:p w:rsidR="00FE7298" w:rsidRDefault="00B936D8" w:rsidP="006B341A">
                        <w:pPr>
                          <w:suppressAutoHyphens/>
                          <w:jc w:val="both"/>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FE7298"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57727C" w:rsidRDefault="00FE7298" w:rsidP="00FE7298">
            <w:pPr>
              <w:pStyle w:val="ac"/>
              <w:numPr>
                <w:ilvl w:val="0"/>
                <w:numId w:val="6"/>
              </w:numPr>
              <w:suppressAutoHyphens/>
              <w:jc w:val="both"/>
            </w:pPr>
          </w:p>
        </w:tc>
        <w:tc>
          <w:tcPr>
            <w:tcW w:w="3706" w:type="dxa"/>
            <w:vAlign w:val="center"/>
          </w:tcPr>
          <w:p w:rsidR="00FE7298" w:rsidRPr="00FE7298" w:rsidRDefault="00FE7298" w:rsidP="006B341A">
            <w:pPr>
              <w:suppressAutoHyphens/>
              <w:jc w:val="both"/>
              <w:cnfStyle w:val="000000100000" w:firstRow="0" w:lastRow="0" w:firstColumn="0" w:lastColumn="0" w:oddVBand="0" w:evenVBand="0" w:oddHBand="1" w:evenHBand="0" w:firstRowFirstColumn="0" w:firstRowLastColumn="0" w:lastRowFirstColumn="0" w:lastRowLastColumn="0"/>
            </w:pPr>
            <w:r w:rsidRPr="00FE7298">
              <w:t>Отсутствие у участника закупки претензий, Заказчика, признанных им или в рамках искового производства.</w:t>
            </w:r>
          </w:p>
          <w:p w:rsidR="00FE7298" w:rsidRPr="00FE7298" w:rsidRDefault="00FE7298" w:rsidP="006B341A">
            <w:pPr>
              <w:suppressAutoHyphens/>
              <w:jc w:val="both"/>
              <w:cnfStyle w:val="000000100000" w:firstRow="0" w:lastRow="0" w:firstColumn="0" w:lastColumn="0" w:oddVBand="0" w:evenVBand="0" w:oddHBand="1" w:evenHBand="0" w:firstRowFirstColumn="0" w:firstRowLastColumn="0" w:lastRowFirstColumn="0" w:lastRowLastColumn="0"/>
            </w:pPr>
            <w:r w:rsidRPr="00FE7298">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sdt>
          <w:sdtPr>
            <w:id w:val="-1382023410"/>
            <w:placeholder>
              <w:docPart w:val="6FFD58F5B0BC4769B58ACB57CA786C85"/>
            </w:placeholder>
            <w15:color w:val="FFFF00"/>
          </w:sdtPr>
          <w:sdtContent>
            <w:sdt>
              <w:sdtPr>
                <w:id w:val="842516421"/>
                <w:placeholder>
                  <w:docPart w:val="D428C1F76EB348B290584249246571B9"/>
                </w:placeholder>
                <w15:color w:val="FFFF00"/>
              </w:sdtPr>
              <w:sdtContent>
                <w:sdt>
                  <w:sdtPr>
                    <w:id w:val="794960337"/>
                    <w:placeholder>
                      <w:docPart w:val="2CD5D5A21CF44DD6B435C08F9F48CC85"/>
                    </w:placeholder>
                    <w15:color w:val="FFFF00"/>
                  </w:sdtPr>
                  <w:sdtContent>
                    <w:tc>
                      <w:tcPr>
                        <w:tcW w:w="4394" w:type="dxa"/>
                        <w:vAlign w:val="center"/>
                      </w:tcPr>
                      <w:p w:rsidR="00FE7298" w:rsidRDefault="00B936D8" w:rsidP="006B341A">
                        <w:pPr>
                          <w:suppressAutoHyphens/>
                          <w:jc w:val="both"/>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A6CE5AF59BB24D9A867A54B33FD93BF6"/>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C10F18B515A04DA183AEA3B6630549A0"/>
              </w:placeholder>
              <w15:color w:val="FFFF00"/>
            </w:sdtPr>
            <w:sdtContent>
              <w:p w:rsidR="00472482" w:rsidRPr="008A5D69" w:rsidRDefault="00472482" w:rsidP="00B936D8">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8738EA">
                  <w:rPr>
                    <w:noProof/>
                  </w:rPr>
                  <w:t>«</w:t>
                </w:r>
                <w:r w:rsidR="00B936D8">
                  <w:rPr>
                    <w:noProof/>
                  </w:rPr>
                  <w:t>1</w:t>
                </w:r>
                <w:r w:rsidR="008738EA">
                  <w:rPr>
                    <w:noProof/>
                  </w:rPr>
                  <w:t>»</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8738EA">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30D7387E312845C7891D27AE4136D42D"/>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FE7298"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2E30A6" w:rsidRDefault="00FE7298" w:rsidP="00FE7298">
            <w:pPr>
              <w:pStyle w:val="ac"/>
              <w:numPr>
                <w:ilvl w:val="0"/>
                <w:numId w:val="6"/>
              </w:numPr>
              <w:suppressAutoHyphens/>
            </w:pPr>
          </w:p>
        </w:tc>
        <w:tc>
          <w:tcPr>
            <w:tcW w:w="3706" w:type="dxa"/>
            <w:vAlign w:val="center"/>
          </w:tcPr>
          <w:p w:rsidR="00FE7298" w:rsidRPr="00FE7298" w:rsidRDefault="00FE7298" w:rsidP="00FE7298">
            <w:pPr>
              <w:suppressAutoHyphens/>
              <w:cnfStyle w:val="000000100000" w:firstRow="0" w:lastRow="0" w:firstColumn="0" w:lastColumn="0" w:oddVBand="0" w:evenVBand="0" w:oddHBand="1" w:evenHBand="0" w:firstRowFirstColumn="0" w:firstRowLastColumn="0" w:lastRowFirstColumn="0" w:lastRowLastColumn="0"/>
            </w:pPr>
            <w:r w:rsidRPr="00FE7298">
              <w:t>Обеспеченность кадровыми ресурсами относительно требований, предъявляемых в документации о закупке</w:t>
            </w:r>
          </w:p>
        </w:tc>
        <w:tc>
          <w:tcPr>
            <w:tcW w:w="4394" w:type="dxa"/>
            <w:vAlign w:val="center"/>
          </w:tcPr>
          <w:sdt>
            <w:sdtPr>
              <w:id w:val="964774210"/>
              <w:placeholder>
                <w:docPart w:val="EA16401AFB8044CE95E7D476D642851B"/>
              </w:placeholder>
              <w15:color w:val="FFFF00"/>
            </w:sdtPr>
            <w:sdtContent>
              <w:p w:rsidR="00FE7298" w:rsidRPr="002E30A6" w:rsidRDefault="00B936D8" w:rsidP="00B936D8">
                <w:pPr>
                  <w:suppressAutoHyphens/>
                  <w:cnfStyle w:val="000000100000" w:firstRow="0" w:lastRow="0" w:firstColumn="0" w:lastColumn="0" w:oddVBand="0" w:evenVBand="0" w:oddHBand="1" w:evenHBand="0" w:firstRowFirstColumn="0" w:firstRowLastColumn="0" w:lastRowFirstColumn="0" w:lastRowLastColumn="0"/>
                </w:pPr>
                <w:r>
                  <w:rPr>
                    <w:noProof/>
                  </w:rPr>
                  <w:t>Справка о кадровых ресурсах по форме заявки участника (вкладка «Кадры»)</w:t>
                </w:r>
              </w:p>
            </w:sdtContent>
          </w:sdt>
        </w:tc>
      </w:tr>
      <w:tr w:rsidR="00FE7298"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FE7298" w:rsidRPr="002E30A6" w:rsidRDefault="00FE7298" w:rsidP="00FE7298">
            <w:pPr>
              <w:pStyle w:val="ac"/>
              <w:numPr>
                <w:ilvl w:val="0"/>
                <w:numId w:val="6"/>
              </w:numPr>
              <w:suppressAutoHyphens/>
            </w:pPr>
          </w:p>
        </w:tc>
        <w:tc>
          <w:tcPr>
            <w:tcW w:w="3706" w:type="dxa"/>
            <w:vAlign w:val="center"/>
          </w:tcPr>
          <w:p w:rsidR="00FE7298" w:rsidRPr="00FE7298" w:rsidRDefault="00FE7298" w:rsidP="00FE7298">
            <w:pPr>
              <w:suppressAutoHyphens/>
              <w:cnfStyle w:val="000000010000" w:firstRow="0" w:lastRow="0" w:firstColumn="0" w:lastColumn="0" w:oddVBand="0" w:evenVBand="0" w:oddHBand="0" w:evenHBand="1" w:firstRowFirstColumn="0" w:firstRowLastColumn="0" w:lastRowFirstColumn="0" w:lastRowLastColumn="0"/>
            </w:pPr>
            <w:r w:rsidRPr="00FE7298">
              <w:t>Обеспеченность материально-техническими ресурсами относительно требований, предъявляемых в документации о закупке</w:t>
            </w:r>
          </w:p>
        </w:tc>
        <w:tc>
          <w:tcPr>
            <w:tcW w:w="4394" w:type="dxa"/>
            <w:vAlign w:val="center"/>
          </w:tcPr>
          <w:sdt>
            <w:sdtPr>
              <w:id w:val="285172323"/>
              <w:placeholder>
                <w:docPart w:val="AEADDD8392ED438C8C87EA85D48167AE"/>
              </w:placeholder>
              <w15:color w:val="FFFF00"/>
            </w:sdtPr>
            <w:sdtContent>
              <w:p w:rsidR="00B936D8" w:rsidRDefault="00B936D8" w:rsidP="00B936D8">
                <w:pPr>
                  <w:suppressAutoHyphens/>
                  <w:cnfStyle w:val="000000010000" w:firstRow="0" w:lastRow="0" w:firstColumn="0" w:lastColumn="0" w:oddVBand="0" w:evenVBand="0" w:oddHBand="0" w:evenHBand="1" w:firstRowFirstColumn="0" w:firstRowLastColumn="0" w:lastRowFirstColumn="0" w:lastRowLastColumn="0"/>
                </w:pPr>
                <w:r>
                  <w:rPr>
                    <w:noProof/>
                  </w:rPr>
                  <w:t>Справка о материально-технических ресурсах по форме заявки участника (вкладка «МТР»)</w:t>
                </w:r>
              </w:p>
            </w:sdtContent>
          </w:sdt>
          <w:p w:rsidR="00FE7298" w:rsidRPr="002E30A6" w:rsidRDefault="00FE7298" w:rsidP="00FE7298">
            <w:pPr>
              <w:suppressAutoHyphens/>
              <w:cnfStyle w:val="000000010000" w:firstRow="0" w:lastRow="0" w:firstColumn="0" w:lastColumn="0" w:oddVBand="0" w:evenVBand="0" w:oddHBand="0" w:evenHBand="1" w:firstRowFirstColumn="0" w:firstRowLastColumn="0" w:lastRowFirstColumn="0" w:lastRowLastColumn="0"/>
            </w:pPr>
          </w:p>
        </w:tc>
      </w:tr>
      <w:tr w:rsidR="00BF4C11"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B936D8">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394" w:type="dxa"/>
            <w:vAlign w:val="center"/>
          </w:tcPr>
          <w:p w:rsidR="00BF4C11" w:rsidRDefault="006B341A"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Требование не установлен</w:t>
            </w:r>
            <w:r w:rsidR="00B936D8">
              <w:rPr>
                <w:noProof/>
              </w:rPr>
              <w:t>о</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932"/>
      </w:tblGrid>
      <w:tr w:rsidR="002E30A6" w:rsidRPr="002E30A6" w:rsidTr="00FE7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942"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942" w:type="dxa"/>
            <w:gridSpan w:val="2"/>
            <w:vAlign w:val="center"/>
          </w:tcPr>
          <w:p w:rsidR="007A32D2" w:rsidRPr="002E30A6" w:rsidRDefault="006B341A"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да</w:t>
            </w:r>
          </w:p>
        </w:tc>
      </w:tr>
      <w:tr w:rsidR="002E30A6"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FE7298" w:rsidRDefault="00FE7298"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FE7298">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tc>
          <w:tcPr>
            <w:tcW w:w="4942" w:type="dxa"/>
            <w:gridSpan w:val="2"/>
            <w:vAlign w:val="center"/>
          </w:tcPr>
          <w:p w:rsidR="007A5C59" w:rsidRPr="002E30A6" w:rsidRDefault="006B341A"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FE7298"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E7298" w:rsidRPr="0057727C" w:rsidRDefault="00FE7298" w:rsidP="00FE7298">
            <w:pPr>
              <w:pStyle w:val="ac"/>
              <w:numPr>
                <w:ilvl w:val="0"/>
                <w:numId w:val="6"/>
              </w:numPr>
              <w:suppressAutoHyphens/>
              <w:jc w:val="both"/>
            </w:pPr>
          </w:p>
        </w:tc>
        <w:tc>
          <w:tcPr>
            <w:tcW w:w="3118" w:type="dxa"/>
            <w:gridSpan w:val="2"/>
            <w:vAlign w:val="center"/>
          </w:tcPr>
          <w:p w:rsidR="00FE7298" w:rsidRPr="00013E12" w:rsidRDefault="00FE7298" w:rsidP="006B341A">
            <w:pPr>
              <w:pStyle w:val="afffff"/>
              <w:jc w:val="both"/>
              <w:cnfStyle w:val="000000100000" w:firstRow="0" w:lastRow="0" w:firstColumn="0" w:lastColumn="0" w:oddVBand="0" w:evenVBand="0" w:oddHBand="1" w:evenHBand="0" w:firstRowFirstColumn="0" w:firstRowLastColumn="0" w:lastRowFirstColumn="0" w:lastRowLastColumn="0"/>
              <w:rPr>
                <w:highlight w:val="yellow"/>
              </w:rPr>
            </w:pPr>
            <w:r w:rsidRPr="00FE7298">
              <w:t>Статус партнера у участника по отношению к производителю (разработчику)</w:t>
            </w:r>
          </w:p>
        </w:tc>
        <w:tc>
          <w:tcPr>
            <w:tcW w:w="4932" w:type="dxa"/>
            <w:vAlign w:val="center"/>
          </w:tcPr>
          <w:p w:rsidR="00FE7298" w:rsidRDefault="001E7F3F" w:rsidP="006B341A">
            <w:pPr>
              <w:pStyle w:val="afffff"/>
              <w:jc w:val="both"/>
              <w:cnfStyle w:val="000000100000" w:firstRow="0" w:lastRow="0" w:firstColumn="0" w:lastColumn="0" w:oddVBand="0" w:evenVBand="0" w:oddHBand="1" w:evenHBand="0" w:firstRowFirstColumn="0" w:firstRowLastColumn="0" w:lastRowFirstColumn="0" w:lastRowLastColumn="0"/>
            </w:pPr>
            <w:r>
              <w:rPr>
                <w:color w:val="auto"/>
              </w:rPr>
              <w:t>Требование не установлено</w:t>
            </w:r>
          </w:p>
        </w:tc>
      </w:tr>
      <w:tr w:rsidR="002E30A6" w:rsidRPr="002E30A6"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843057D07A26437586D3DF8AF92716D1"/>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tc>
          <w:tcPr>
            <w:tcW w:w="4942" w:type="dxa"/>
            <w:gridSpan w:val="2"/>
            <w:vAlign w:val="center"/>
          </w:tcPr>
          <w:p w:rsidR="007A5C59" w:rsidRPr="002E30A6" w:rsidRDefault="001E7F3F"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F75094"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6B341A">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vAlign w:val="center"/>
          </w:tcPr>
          <w:p w:rsidR="00F75094" w:rsidRDefault="001E7F3F" w:rsidP="001E7F3F">
            <w:pPr>
              <w:pStyle w:val="afffff"/>
              <w:jc w:val="both"/>
              <w:cnfStyle w:val="000000100000" w:firstRow="0" w:lastRow="0" w:firstColumn="0" w:lastColumn="0" w:oddVBand="0" w:evenVBand="0" w:oddHBand="1" w:evenHBand="0" w:firstRowFirstColumn="0" w:firstRowLastColumn="0" w:lastRowFirstColumn="0" w:lastRowLastColumn="0"/>
            </w:pPr>
            <w:r>
              <w:rPr>
                <w:color w:val="auto"/>
              </w:rP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710962787" w:edGrp="everyone" w:displacedByCustomXml="next"/>
    <w:sdt>
      <w:sdtPr>
        <w:rPr>
          <w:b w:val="0"/>
        </w:rPr>
        <w:alias w:val="Специальные требования"/>
        <w:tag w:val="Специальные требования"/>
        <w:id w:val="798342438"/>
        <w:placeholder>
          <w:docPart w:val="2764B00937FB48F6B4EBD5B2D82A3AE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6B34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suppressAutoHyphens/>
                </w:pPr>
                <w:r w:rsidRPr="00C736AB">
                  <w:t>№</w:t>
                </w:r>
              </w:p>
            </w:tc>
            <w:tc>
              <w:tcPr>
                <w:tcW w:w="3118" w:type="dxa"/>
                <w:vAlign w:val="center"/>
              </w:tcPr>
              <w:p w:rsidR="00F75094" w:rsidRPr="00C736AB" w:rsidRDefault="00F75094" w:rsidP="006B341A">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6B341A">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pStyle w:val="ac"/>
                  <w:numPr>
                    <w:ilvl w:val="0"/>
                    <w:numId w:val="6"/>
                  </w:numPr>
                  <w:suppressAutoHyphens/>
                  <w:jc w:val="both"/>
                </w:pPr>
              </w:p>
            </w:tc>
            <w:tc>
              <w:tcPr>
                <w:tcW w:w="3118" w:type="dxa"/>
                <w:vAlign w:val="center"/>
              </w:tcPr>
              <w:p w:rsidR="00F75094" w:rsidRPr="00C736AB" w:rsidRDefault="00F75094"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1E7F3F"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C736AB" w:rsidTr="006B341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pStyle w:val="ac"/>
                  <w:numPr>
                    <w:ilvl w:val="0"/>
                    <w:numId w:val="6"/>
                  </w:numPr>
                  <w:suppressAutoHyphens/>
                  <w:jc w:val="both"/>
                </w:pPr>
              </w:p>
            </w:tc>
            <w:tc>
              <w:tcPr>
                <w:tcW w:w="3118" w:type="dxa"/>
                <w:vAlign w:val="center"/>
              </w:tcPr>
              <w:p w:rsidR="00F75094" w:rsidRPr="00C736AB" w:rsidRDefault="00F75094" w:rsidP="006B341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1E7F3F" w:rsidP="006B341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1710962787"/>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816613185" w:edGrp="everyone" w:displacedByCustomXml="next"/>
    <w:sdt>
      <w:sdtPr>
        <w:rPr>
          <w:b w:val="0"/>
        </w:rPr>
        <w:alias w:val="Специальные требования"/>
        <w:tag w:val="Специальные требования"/>
        <w:id w:val="-692846911"/>
        <w:placeholder>
          <w:docPart w:val="DDE56C4401544A8F88B760E13C630D7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6B34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suppressAutoHyphens/>
                </w:pPr>
                <w:r w:rsidRPr="00C736AB">
                  <w:t>№</w:t>
                </w:r>
              </w:p>
            </w:tc>
            <w:tc>
              <w:tcPr>
                <w:tcW w:w="3118" w:type="dxa"/>
                <w:vAlign w:val="center"/>
              </w:tcPr>
              <w:p w:rsidR="00F75094" w:rsidRPr="00C736AB" w:rsidRDefault="00F75094" w:rsidP="006B341A">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6B341A">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pStyle w:val="ac"/>
                  <w:numPr>
                    <w:ilvl w:val="0"/>
                    <w:numId w:val="6"/>
                  </w:numPr>
                  <w:suppressAutoHyphens/>
                  <w:jc w:val="both"/>
                </w:pPr>
              </w:p>
            </w:tc>
            <w:tc>
              <w:tcPr>
                <w:tcW w:w="3118" w:type="dxa"/>
                <w:vAlign w:val="center"/>
              </w:tcPr>
              <w:p w:rsidR="00F75094" w:rsidRPr="00C736AB" w:rsidRDefault="00F75094"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1E7F3F"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C736AB" w:rsidTr="006B341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pStyle w:val="ac"/>
                  <w:numPr>
                    <w:ilvl w:val="0"/>
                    <w:numId w:val="6"/>
                  </w:numPr>
                  <w:suppressAutoHyphens/>
                  <w:jc w:val="both"/>
                </w:pPr>
              </w:p>
            </w:tc>
            <w:tc>
              <w:tcPr>
                <w:tcW w:w="3118" w:type="dxa"/>
                <w:vAlign w:val="center"/>
              </w:tcPr>
              <w:p w:rsidR="00F75094" w:rsidRPr="00C736AB" w:rsidRDefault="00F75094" w:rsidP="006B341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1E7F3F" w:rsidP="006B341A">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r w:rsidR="0097533B" w:rsidRPr="00C736AB"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7533B" w:rsidRPr="00633AC2" w:rsidRDefault="0097533B" w:rsidP="0097533B">
                <w:pPr>
                  <w:pStyle w:val="ac"/>
                  <w:numPr>
                    <w:ilvl w:val="0"/>
                    <w:numId w:val="6"/>
                  </w:numPr>
                  <w:suppressAutoHyphens/>
                  <w:jc w:val="both"/>
                </w:pPr>
              </w:p>
            </w:tc>
            <w:tc>
              <w:tcPr>
                <w:tcW w:w="3118" w:type="dxa"/>
                <w:vAlign w:val="center"/>
              </w:tcPr>
              <w:p w:rsidR="0097533B" w:rsidRPr="0097533B" w:rsidRDefault="0097533B"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97533B" w:rsidRPr="00846D09" w:rsidRDefault="006C1142" w:rsidP="006B341A">
                <w:pPr>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F75094" w:rsidRPr="00D01CAB" w:rsidTr="006B341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6B341A">
                <w:pPr>
                  <w:pStyle w:val="ac"/>
                  <w:numPr>
                    <w:ilvl w:val="0"/>
                    <w:numId w:val="6"/>
                  </w:numPr>
                  <w:suppressAutoHyphens/>
                  <w:jc w:val="both"/>
                </w:pPr>
              </w:p>
            </w:tc>
            <w:tc>
              <w:tcPr>
                <w:tcW w:w="3118" w:type="dxa"/>
                <w:vAlign w:val="center"/>
              </w:tcPr>
              <w:p w:rsidR="00F75094" w:rsidRPr="00C736AB" w:rsidRDefault="00F75094" w:rsidP="006B341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6C1142" w:rsidP="006B341A">
                <w:pPr>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1816613185"/>
    <w:p w:rsidR="00C307BB" w:rsidRPr="00736283" w:rsidRDefault="00C307BB" w:rsidP="00C307BB">
      <w:pPr>
        <w:pStyle w:val="113"/>
        <w:spacing w:line="240" w:lineRule="auto"/>
        <w:jc w:val="both"/>
      </w:pPr>
      <w:r w:rsidRPr="00736283">
        <w:t>Требования по обеспечению аванса</w:t>
      </w:r>
    </w:p>
    <w:permStart w:id="489622742" w:edGrp="everyone" w:displacedByCustomXml="next"/>
    <w:sdt>
      <w:sdtPr>
        <w:rPr>
          <w:b w:val="0"/>
        </w:rPr>
        <w:alias w:val="Специальные требования"/>
        <w:tag w:val="Специальные требования"/>
        <w:id w:val="-582680519"/>
        <w:placeholder>
          <w:docPart w:val="6F0A69D768DA4A628654AE971E2B496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6C1142"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6C1142"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t>Требование не установлено</w:t>
                </w:r>
              </w:p>
            </w:tc>
          </w:tr>
        </w:tbl>
      </w:sdtContent>
    </w:sdt>
    <w:permEnd w:id="489622742"/>
    <w:p w:rsidR="0084050C" w:rsidRDefault="0084050C" w:rsidP="0084050C">
      <w:pPr>
        <w:pStyle w:val="113"/>
        <w:spacing w:line="240" w:lineRule="auto"/>
        <w:jc w:val="both"/>
      </w:pPr>
      <w:r w:rsidRPr="00C736AB">
        <w:t xml:space="preserve">Требование </w:t>
      </w:r>
      <w:r>
        <w:t>по безопасности и охране труда</w:t>
      </w:r>
    </w:p>
    <w:permStart w:id="429218642" w:edGrp="everyone" w:displacedByCustomXml="next"/>
    <w:sdt>
      <w:sdtPr>
        <w:rPr>
          <w:b w:val="0"/>
        </w:rPr>
        <w:alias w:val="Специальные требования"/>
        <w:tag w:val="Специальные требования"/>
        <w:id w:val="1860858097"/>
        <w:placeholder>
          <w:docPart w:val="BA405D0DF4BE4C78BD59A7D6E1FE356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6B34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6B341A">
                <w:pPr>
                  <w:suppressAutoHyphens/>
                </w:pPr>
                <w:r w:rsidRPr="00736283">
                  <w:t>№</w:t>
                </w:r>
              </w:p>
            </w:tc>
            <w:tc>
              <w:tcPr>
                <w:tcW w:w="3118" w:type="dxa"/>
                <w:vAlign w:val="center"/>
              </w:tcPr>
              <w:p w:rsidR="0084050C" w:rsidRPr="00736283" w:rsidRDefault="0084050C" w:rsidP="006B341A">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6B341A">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B52B39" w:rsidP="006B341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B52B39" w:rsidRPr="00C736AB" w:rsidTr="006B341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52B39" w:rsidRPr="00736283" w:rsidRDefault="00B52B39" w:rsidP="00B52B39">
                <w:pPr>
                  <w:pStyle w:val="ac"/>
                  <w:numPr>
                    <w:ilvl w:val="0"/>
                    <w:numId w:val="6"/>
                  </w:numPr>
                  <w:suppressAutoHyphens/>
                  <w:jc w:val="both"/>
                </w:pPr>
              </w:p>
            </w:tc>
            <w:tc>
              <w:tcPr>
                <w:tcW w:w="3118" w:type="dxa"/>
              </w:tcPr>
              <w:p w:rsidR="00B52B39" w:rsidRPr="00C113B4" w:rsidRDefault="00B52B39" w:rsidP="00B52B39">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B52B39" w:rsidRPr="00736283" w:rsidRDefault="00B52B39" w:rsidP="00B52B3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B52B39" w:rsidRPr="00C736AB"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52B39" w:rsidRPr="00736283" w:rsidRDefault="00B52B39" w:rsidP="00B52B39">
                <w:pPr>
                  <w:pStyle w:val="ac"/>
                  <w:numPr>
                    <w:ilvl w:val="0"/>
                    <w:numId w:val="6"/>
                  </w:numPr>
                  <w:suppressAutoHyphens/>
                  <w:jc w:val="both"/>
                </w:pPr>
              </w:p>
            </w:tc>
            <w:tc>
              <w:tcPr>
                <w:tcW w:w="3118" w:type="dxa"/>
              </w:tcPr>
              <w:p w:rsidR="00B52B39" w:rsidRPr="00C113B4" w:rsidRDefault="00B52B39" w:rsidP="00B52B3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B52B39" w:rsidRPr="00736283" w:rsidRDefault="00B52B39" w:rsidP="00B52B3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B52B39" w:rsidRPr="00C736AB" w:rsidTr="006B341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52B39" w:rsidRPr="00736283" w:rsidRDefault="00B52B39" w:rsidP="00B52B39">
                <w:pPr>
                  <w:pStyle w:val="ac"/>
                  <w:numPr>
                    <w:ilvl w:val="0"/>
                    <w:numId w:val="6"/>
                  </w:numPr>
                  <w:suppressAutoHyphens/>
                  <w:jc w:val="both"/>
                </w:pPr>
              </w:p>
            </w:tc>
            <w:tc>
              <w:tcPr>
                <w:tcW w:w="3118" w:type="dxa"/>
              </w:tcPr>
              <w:p w:rsidR="00B52B39" w:rsidRPr="00C113B4" w:rsidRDefault="00B52B39" w:rsidP="00B52B39">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B52B39" w:rsidRPr="00736283" w:rsidRDefault="00B52B39" w:rsidP="00B52B3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B52B39" w:rsidRPr="00C736AB" w:rsidTr="006B34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52B39" w:rsidRPr="00736283" w:rsidRDefault="00B52B39" w:rsidP="00B52B39">
                <w:pPr>
                  <w:pStyle w:val="ac"/>
                  <w:numPr>
                    <w:ilvl w:val="0"/>
                    <w:numId w:val="6"/>
                  </w:numPr>
                  <w:suppressAutoHyphens/>
                  <w:jc w:val="both"/>
                </w:pPr>
              </w:p>
            </w:tc>
            <w:tc>
              <w:tcPr>
                <w:tcW w:w="3118" w:type="dxa"/>
              </w:tcPr>
              <w:p w:rsidR="00B52B39" w:rsidRPr="00C113B4" w:rsidRDefault="00B52B39" w:rsidP="00B52B39">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B52B39" w:rsidRPr="00736283" w:rsidRDefault="00B52B39" w:rsidP="00B52B3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429218642"/>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342520246" w:edGrp="everyone" w:displacedByCustomXml="next"/>
    <w:sdt>
      <w:sdtPr>
        <w:rPr>
          <w:b w:val="0"/>
        </w:rPr>
        <w:alias w:val="Специальные требования"/>
        <w:tag w:val="Специальные требования"/>
        <w:id w:val="-2078812785"/>
        <w:placeholder>
          <w:docPart w:val="502202657C7A49B9B47A618DE9C98E8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AD3CB1"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342520246"/>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43608057"/>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301AAC">
        <w:t>заявок принимает векселя (ей) А</w:t>
      </w:r>
      <w:r w:rsidRPr="008A7320">
        <w:t xml:space="preserve">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5F392F471DED4AAB840E4F11067133ED"/>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8738EA">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w:t>
      </w:r>
      <w:r>
        <w:lastRenderedPageBreak/>
        <w:t>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 xml:space="preserve">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w:t>
      </w:r>
      <w:r w:rsidRPr="00C736AB">
        <w:lastRenderedPageBreak/>
        <w:t>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3744ADC817C947EC8DDE88BD866DCCA9"/>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8738EA">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lastRenderedPageBreak/>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lastRenderedPageBreak/>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43608058"/>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749EA6E17CC640AEA9406EB08D068F05"/>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60E85E287ED44802A47798B46CA003CB"/>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8738EA">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8738EA">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8738EA">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8738EA">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8738EA">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8738EA">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lastRenderedPageBreak/>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8738EA">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6B341A" w:rsidP="004860C4">
      <w:pPr>
        <w:pStyle w:val="111"/>
        <w:rPr>
          <w:color w:val="FF0000"/>
        </w:rPr>
      </w:pPr>
      <w:sdt>
        <w:sdtPr>
          <w:rPr>
            <w:color w:val="auto"/>
          </w:rPr>
          <w:alias w:val="Порядок подачи заявок"/>
          <w:tag w:val="Порядок подачи заявок"/>
          <w:id w:val="2118091559"/>
          <w:lock w:val="sdtLocked"/>
          <w:placeholder>
            <w:docPart w:val="749EA6E17CC640AEA9406EB08D068F05"/>
          </w:placeholder>
          <w15:color w:val="00CCFF"/>
          <w:docPartList>
            <w:docPartGallery w:val="Quick Parts"/>
            <w:docPartCategory w:val="Документация о закупке: порядок подачи заявок"/>
          </w:docPartList>
        </w:sdt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8738EA">
        <w:rPr>
          <w:color w:val="FF0000"/>
        </w:rPr>
        <w:t>1.19</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8738EA">
        <w:rPr>
          <w:color w:val="FF0000"/>
        </w:rPr>
        <w:t>1.19</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lastRenderedPageBreak/>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6B341A" w:rsidP="008A76BB">
      <w:pPr>
        <w:pStyle w:val="a0"/>
        <w:rPr>
          <w:color w:val="auto"/>
        </w:rPr>
      </w:pPr>
      <w:sdt>
        <w:sdtPr>
          <w:rPr>
            <w:color w:val="auto"/>
          </w:rPr>
          <w:alias w:val="Определения победителя"/>
          <w:tag w:val="Определения победителя"/>
          <w:id w:val="-121613066"/>
          <w:lock w:val="sdtLocked"/>
          <w:placeholder>
            <w:docPart w:val="749EA6E17CC640AEA9406EB08D068F05"/>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43608059"/>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749EA6E17CC640AEA9406EB08D068F05"/>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 xml:space="preserve">Закупочная комиссия </w:t>
      </w:r>
      <w:r w:rsidR="00474CD7" w:rsidRPr="002E30A6">
        <w:rPr>
          <w:color w:val="auto"/>
        </w:rPr>
        <w:t>вправе</w:t>
      </w:r>
      <w:r w:rsidR="00474CD7">
        <w:t xml:space="preserve"> отклонить </w:t>
      </w:r>
      <w:r w:rsidRPr="002E30A6">
        <w:rPr>
          <w:color w:val="auto"/>
        </w:rPr>
        <w:t>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E727F9">
        <w:fldChar w:fldCharType="begin"/>
      </w:r>
      <w:r w:rsidR="00E727F9">
        <w:instrText xml:space="preserve"> MERGEFIELD "Антидемпинг" </w:instrText>
      </w:r>
      <w:r w:rsidR="00E727F9">
        <w:fldChar w:fldCharType="separate"/>
      </w:r>
      <w:r w:rsidR="008738EA">
        <w:rPr>
          <w:noProof/>
        </w:rPr>
        <w:instrText>«Антидемпинг»</w:instrText>
      </w:r>
      <w:r w:rsidR="00E727F9">
        <w:rPr>
          <w:noProof/>
        </w:rPr>
        <w:fldChar w:fldCharType="end"/>
      </w:r>
      <w:r w:rsidR="0081330E" w:rsidRPr="0081330E">
        <w:instrText xml:space="preserve">*100 \# "0%"  </w:instrText>
      </w:r>
      <w:r w:rsidR="0081330E" w:rsidRPr="0081330E">
        <w:fldChar w:fldCharType="separate"/>
      </w:r>
      <w:r w:rsidR="008738EA">
        <w:rPr>
          <w:b/>
          <w:noProof/>
        </w:rPr>
        <w:t>!Синтаксическая ошибка, «</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8738EA">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lastRenderedPageBreak/>
        <w:t>Исправление заявки на участие в закупке</w:t>
      </w:r>
    </w:p>
    <w:p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865340C4A9B24A34BD2D4F195AE8CD26"/>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w:t>
      </w:r>
      <w:r w:rsidR="00D943DA">
        <w:rPr>
          <w:color w:val="auto"/>
        </w:rPr>
        <w:t>ые</w:t>
      </w:r>
      <w:r w:rsidRPr="002E30A6">
        <w:rPr>
          <w:color w:val="auto"/>
        </w:rPr>
        <w:t xml:space="preserve"> </w:t>
      </w:r>
      <w:r w:rsidR="007809E6">
        <w:rPr>
          <w:rStyle w:val="aff9"/>
          <w:color w:val="auto"/>
        </w:rPr>
        <w:t>5</w:t>
      </w:r>
      <w:r w:rsidR="00D943DA">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7809E6">
        <w:rPr>
          <w:rStyle w:val="aff9"/>
          <w:color w:val="auto"/>
        </w:rPr>
        <w:t>60</w:t>
      </w:r>
      <w:r w:rsidR="004569F3" w:rsidRPr="002E30A6">
        <w:rPr>
          <w:color w:val="auto"/>
        </w:rPr>
        <w:t xml:space="preserve"> месяц</w:t>
      </w:r>
      <w:r w:rsidR="00EB133F" w:rsidRPr="002E30A6">
        <w:rPr>
          <w:color w:val="auto"/>
        </w:rPr>
        <w:t>ев</w:t>
      </w:r>
      <w:r w:rsidR="004569F3" w:rsidRPr="002E30A6">
        <w:rPr>
          <w:color w:val="auto"/>
        </w:rPr>
        <w:t xml:space="preserve"> </w:t>
      </w:r>
      <w:r w:rsidR="00FE7298" w:rsidRPr="00FE7298">
        <w:rPr>
          <w:color w:val="auto"/>
        </w:rPr>
        <w:t>до дня размещения закупки</w:t>
      </w:r>
      <w:r w:rsidR="0006010B" w:rsidRPr="002E30A6">
        <w:rPr>
          <w:color w:val="auto"/>
        </w:rPr>
        <w:t>;</w:t>
      </w:r>
    </w:p>
    <w:p w:rsidR="00C07F23"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r w:rsidR="007809E6">
        <w:rPr>
          <w:rStyle w:val="aff9"/>
          <w:color w:val="auto"/>
        </w:rPr>
        <w:t xml:space="preserve">Оказание услуг по вырубке древесно-кустарниковой растительности; Оказание услуг по подрезке крон деревьев; Оказание услуг по очистке территорий от поваленных деревьев и/или порубочных остатков, а также выполнение работ по очистке территорий от ДКР </w:t>
      </w:r>
      <w:r w:rsidR="008D7CFD">
        <w:rPr>
          <w:rStyle w:val="aff9"/>
          <w:color w:val="auto"/>
        </w:rPr>
        <w:t xml:space="preserve">(облагораживанию территории) </w:t>
      </w:r>
      <w:r w:rsidR="007809E6">
        <w:rPr>
          <w:rStyle w:val="aff9"/>
          <w:color w:val="auto"/>
        </w:rPr>
        <w:t>в составе строительных работ</w:t>
      </w:r>
      <w:r w:rsidR="00C07F23" w:rsidRPr="002E30A6">
        <w:rPr>
          <w:color w:val="auto"/>
        </w:rPr>
        <w:t>.</w:t>
      </w:r>
    </w:p>
    <w:p w:rsidR="00CE2364" w:rsidRPr="00CE2364" w:rsidRDefault="00CE2364" w:rsidP="00CE2364">
      <w:pPr>
        <w:pStyle w:val="a0"/>
      </w:pPr>
      <w:r w:rsidRPr="000759B9">
        <w:t>Представленные договоры, были исполнены участником закупки в качестве</w:t>
      </w:r>
      <w:r>
        <w:t xml:space="preserve"> </w:t>
      </w:r>
      <w:r w:rsidR="007809E6">
        <w:rPr>
          <w:rStyle w:val="aff9"/>
          <w:noProof/>
        </w:rPr>
        <w:t>Подрядчика или Субподрядчика</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w:t>
      </w:r>
      <w:bookmarkStart w:id="18" w:name="_GoBack"/>
      <w:r w:rsidRPr="002E30A6">
        <w:rPr>
          <w:color w:val="auto"/>
        </w:rPr>
        <w:t>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 xml:space="preserve">если юридическое лицо было реорганизовано в форме разделения или выделения, то рассматриваются договоры, в отношении которых правопреемник </w:t>
      </w:r>
      <w:bookmarkEnd w:id="18"/>
      <w:r w:rsidRPr="002E30A6">
        <w:rPr>
          <w:color w:val="auto"/>
        </w:rPr>
        <w:t>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lastRenderedPageBreak/>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749EA6E17CC640AEA9406EB08D068F05"/>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lastRenderedPageBreak/>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749EA6E17CC640AEA9406EB08D068F05"/>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lastRenderedPageBreak/>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6B341A" w:rsidP="00FD7697">
      <w:pPr>
        <w:pStyle w:val="111"/>
        <w:rPr>
          <w:color w:val="auto"/>
        </w:rPr>
      </w:pPr>
      <w:sdt>
        <w:sdtPr>
          <w:rPr>
            <w:color w:val="auto"/>
          </w:rPr>
          <w:alias w:val="Заключение договора"/>
          <w:tag w:val="Заключение договора"/>
          <w:id w:val="1028451099"/>
          <w:lock w:val="sdtLocked"/>
          <w:placeholder>
            <w:docPart w:val="749EA6E17CC640AEA9406EB08D068F05"/>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D67BBE" w:rsidRDefault="00D67BBE" w:rsidP="00D67BBE">
      <w:pPr>
        <w:pStyle w:val="111"/>
        <w:rPr>
          <w:color w:val="auto"/>
        </w:rPr>
      </w:pPr>
      <w:r w:rsidRPr="00D67BBE">
        <w:rPr>
          <w:color w:val="auto"/>
        </w:rPr>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sectPr w:rsidR="00D67BBE"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341A" w:rsidRDefault="006B341A" w:rsidP="00D225C0">
      <w:r>
        <w:separator/>
      </w:r>
    </w:p>
    <w:p w:rsidR="006B341A" w:rsidRDefault="006B341A"/>
  </w:endnote>
  <w:endnote w:type="continuationSeparator" w:id="0">
    <w:p w:rsidR="006B341A" w:rsidRDefault="006B341A" w:rsidP="00D225C0">
      <w:r>
        <w:continuationSeparator/>
      </w:r>
    </w:p>
    <w:p w:rsidR="006B341A" w:rsidRDefault="006B34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401BD1DF-E870-4DC0-9296-E0B6E1AA3298}"/>
    <w:embedBold r:id="rId2" w:fontKey="{C0987BB7-B21C-4D26-95C4-35B7C14DDE3B}"/>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78E9DBBC-250C-4BB2-9A59-68175B9A90B0}"/>
    <w:embedBold r:id="rId4" w:fontKey="{7ACC9D42-5B63-4D15-8A11-27E2F69E5B48}"/>
  </w:font>
  <w:font w:name="Segoe UI">
    <w:panose1 w:val="020B0502040204020203"/>
    <w:charset w:val="CC"/>
    <w:family w:val="swiss"/>
    <w:pitch w:val="variable"/>
    <w:sig w:usb0="E4002EFF" w:usb1="C000E47F" w:usb2="00000009" w:usb3="00000000" w:csb0="000001FF" w:csb1="00000000"/>
    <w:embedRegular r:id="rId5" w:fontKey="{3F06FDAE-A725-4CE4-ACD8-6B0E19B0153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6B341A" w:rsidRDefault="006B341A"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1781523002"/>
                <w:placeholder>
                  <w:docPart w:val="4E1E4B3A27CB477C8B7981744CA42055"/>
                </w:placeholder>
                <w15:color w:val="FFFF00"/>
              </w:sdtPr>
              <w:sdtContent>
                <w:r>
                  <w:rPr>
                    <w:noProof/>
                  </w:rPr>
                  <w:t>«Номер_плана_закупки»</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3</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6B341A" w:rsidRDefault="006B341A" w:rsidP="006B2AC5">
        <w:pPr>
          <w:pStyle w:val="aff1"/>
          <w:tabs>
            <w:tab w:val="clear" w:pos="4677"/>
            <w:tab w:val="clear" w:pos="9355"/>
          </w:tabs>
          <w:ind w:right="-2"/>
          <w:jc w:val="right"/>
        </w:pPr>
        <w:fldSimple w:instr=" REF  НомерВПланеЗакупки  \* MERGEFORMAT ">
          <w:r>
            <w:t>9</w:t>
          </w:r>
        </w:fldSimple>
        <w:r>
          <w:t xml:space="preserve">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AD3CB1">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AD3CB1">
              <w:rPr>
                <w:rStyle w:val="affff7"/>
                <w:noProof/>
              </w:rPr>
              <w:t>29</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6B341A" w:rsidRDefault="006B341A" w:rsidP="009C694D">
        <w:pPr>
          <w:pStyle w:val="aff1"/>
          <w:tabs>
            <w:tab w:val="clear" w:pos="4677"/>
            <w:tab w:val="clear" w:pos="9355"/>
          </w:tabs>
          <w:ind w:right="83"/>
          <w:jc w:val="right"/>
        </w:pPr>
        <w:r>
          <w:t xml:space="preserve">9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E7F3F">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E7F3F">
              <w:rPr>
                <w:rStyle w:val="affff7"/>
                <w:noProof/>
              </w:rPr>
              <w:t>29</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6B341A" w:rsidRDefault="006B341A" w:rsidP="00793545">
        <w:pPr>
          <w:pStyle w:val="aff1"/>
          <w:tabs>
            <w:tab w:val="clear" w:pos="4677"/>
            <w:tab w:val="clear" w:pos="9355"/>
          </w:tabs>
          <w:ind w:right="140"/>
          <w:jc w:val="right"/>
        </w:pPr>
        <w:r>
          <w:t xml:space="preserve">9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8D7CFD">
              <w:rPr>
                <w:rStyle w:val="affff7"/>
                <w:noProof/>
              </w:rPr>
              <w:t>28</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8D7CFD">
              <w:rPr>
                <w:rStyle w:val="affff7"/>
                <w:noProof/>
              </w:rPr>
              <w:t>29</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341A" w:rsidRDefault="006B341A" w:rsidP="00D225C0">
      <w:r>
        <w:separator/>
      </w:r>
    </w:p>
    <w:p w:rsidR="006B341A" w:rsidRDefault="006B341A"/>
  </w:footnote>
  <w:footnote w:type="continuationSeparator" w:id="0">
    <w:p w:rsidR="006B341A" w:rsidRDefault="006B341A" w:rsidP="00D225C0">
      <w:r>
        <w:continuationSeparator/>
      </w:r>
    </w:p>
    <w:p w:rsidR="006B341A" w:rsidRDefault="006B341A"/>
  </w:footnote>
  <w:footnote w:id="1">
    <w:p w:rsidR="006B341A" w:rsidRDefault="006B341A"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6B341A" w:rsidRDefault="006B341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6B341A" w:rsidRPr="009675CA" w:rsidRDefault="006B341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6B341A" w:rsidRDefault="006B341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6B341A" w:rsidRPr="0094686B" w:rsidRDefault="006B341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4A9C1429"/>
    <w:multiLevelType w:val="hybridMultilevel"/>
    <w:tmpl w:val="9D069B54"/>
    <w:lvl w:ilvl="0" w:tplc="AE6251A6">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1"/>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3"/>
  </w:num>
  <w:num w:numId="14">
    <w:abstractNumId w:val="10"/>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409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38EA"/>
    <w:rsid w:val="0000053F"/>
    <w:rsid w:val="000012EC"/>
    <w:rsid w:val="000027B9"/>
    <w:rsid w:val="00002B17"/>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EC7"/>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E7F3F"/>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AAC"/>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4CD7"/>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3ECE"/>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37DD8"/>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41A"/>
    <w:rsid w:val="006B36FD"/>
    <w:rsid w:val="006B3D90"/>
    <w:rsid w:val="006B47FF"/>
    <w:rsid w:val="006B5702"/>
    <w:rsid w:val="006B5754"/>
    <w:rsid w:val="006B577A"/>
    <w:rsid w:val="006B5A94"/>
    <w:rsid w:val="006B5FE0"/>
    <w:rsid w:val="006B7F96"/>
    <w:rsid w:val="006C0041"/>
    <w:rsid w:val="006C107B"/>
    <w:rsid w:val="006C1142"/>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09E6"/>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0E9A"/>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38EA"/>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D7CF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6E8"/>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85"/>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CB1"/>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B39"/>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6D8"/>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CAD"/>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B87"/>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67BBE"/>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2E73"/>
    <w:rsid w:val="00E6300A"/>
    <w:rsid w:val="00E63482"/>
    <w:rsid w:val="00E6360B"/>
    <w:rsid w:val="00E64BEA"/>
    <w:rsid w:val="00E65A7F"/>
    <w:rsid w:val="00E6636D"/>
    <w:rsid w:val="00E663DF"/>
    <w:rsid w:val="00E668D8"/>
    <w:rsid w:val="00E66ED6"/>
    <w:rsid w:val="00E673D9"/>
    <w:rsid w:val="00E70D61"/>
    <w:rsid w:val="00E71350"/>
    <w:rsid w:val="00E71866"/>
    <w:rsid w:val="00E727F9"/>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605"/>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298"/>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
    </o:shapedefaults>
    <o:shapelayout v:ext="edit">
      <o:idmap v:ext="edit" data="1"/>
    </o:shapelayout>
  </w:shapeDefaults>
  <w:decimalSymbol w:val=","/>
  <w:listSeparator w:val=";"/>
  <w14:docId w14:val="3DAC4A04"/>
  <w15:docId w15:val="{FE19CD23-52D3-4533-926C-B7D81EEFD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05243144">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186669812">
      <w:bodyDiv w:val="1"/>
      <w:marLeft w:val="0"/>
      <w:marRight w:val="0"/>
      <w:marTop w:val="0"/>
      <w:marBottom w:val="0"/>
      <w:divBdr>
        <w:top w:val="none" w:sz="0" w:space="0" w:color="auto"/>
        <w:left w:val="none" w:sz="0" w:space="0" w:color="auto"/>
        <w:bottom w:val="none" w:sz="0" w:space="0" w:color="auto"/>
        <w:right w:val="none" w:sz="0" w:space="0" w:color="auto"/>
      </w:divBdr>
    </w:div>
    <w:div w:id="160989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2015.01.2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081C9E5F8B342008C9972244745B0A1"/>
        <w:category>
          <w:name w:val="Общие"/>
          <w:gallery w:val="placeholder"/>
        </w:category>
        <w:types>
          <w:type w:val="bbPlcHdr"/>
        </w:types>
        <w:behaviors>
          <w:behavior w:val="content"/>
        </w:behaviors>
        <w:guid w:val="{A3256B47-D55E-441B-BACE-6897F800707B}"/>
      </w:docPartPr>
      <w:docPartBody>
        <w:p w:rsidR="0080789C" w:rsidRDefault="000A74C8">
          <w:pPr>
            <w:pStyle w:val="5081C9E5F8B342008C9972244745B0A1"/>
          </w:pPr>
          <w:r w:rsidRPr="00680AC0">
            <w:rPr>
              <w:rStyle w:val="a3"/>
            </w:rPr>
            <w:t>Выберите элемент.</w:t>
          </w:r>
        </w:p>
      </w:docPartBody>
    </w:docPart>
    <w:docPart>
      <w:docPartPr>
        <w:name w:val="023F821D2AA34088B1FC9373424925B7"/>
        <w:category>
          <w:name w:val="Общие"/>
          <w:gallery w:val="placeholder"/>
        </w:category>
        <w:types>
          <w:type w:val="bbPlcHdr"/>
        </w:types>
        <w:behaviors>
          <w:behavior w:val="content"/>
        </w:behaviors>
        <w:guid w:val="{424F8E98-B058-4646-BC0D-3A260ACE7443}"/>
      </w:docPartPr>
      <w:docPartBody>
        <w:p w:rsidR="0080789C" w:rsidRDefault="000A74C8">
          <w:pPr>
            <w:pStyle w:val="023F821D2AA34088B1FC9373424925B7"/>
          </w:pPr>
          <w:r w:rsidRPr="00853F0C">
            <w:rPr>
              <w:rStyle w:val="a3"/>
            </w:rPr>
            <w:t>Место для ввода текста.</w:t>
          </w:r>
        </w:p>
      </w:docPartBody>
    </w:docPart>
    <w:docPart>
      <w:docPartPr>
        <w:name w:val="749EA6E17CC640AEA9406EB08D068F05"/>
        <w:category>
          <w:name w:val="Общие"/>
          <w:gallery w:val="placeholder"/>
        </w:category>
        <w:types>
          <w:type w:val="bbPlcHdr"/>
        </w:types>
        <w:behaviors>
          <w:behavior w:val="content"/>
        </w:behaviors>
        <w:guid w:val="{5522E5F6-D804-4F5C-923C-C4DFE307CFC2}"/>
      </w:docPartPr>
      <w:docPartBody>
        <w:p w:rsidR="0080789C" w:rsidRDefault="000A74C8">
          <w:pPr>
            <w:pStyle w:val="749EA6E17CC640AEA9406EB08D068F05"/>
          </w:pPr>
          <w:r w:rsidRPr="007027F2">
            <w:rPr>
              <w:rStyle w:val="a3"/>
            </w:rPr>
            <w:t>Выберите стандартный блок.</w:t>
          </w:r>
        </w:p>
      </w:docPartBody>
    </w:docPart>
    <w:docPart>
      <w:docPartPr>
        <w:name w:val="CC97154B34104FECA9BFF2B4B5CE8911"/>
        <w:category>
          <w:name w:val="Общие"/>
          <w:gallery w:val="placeholder"/>
        </w:category>
        <w:types>
          <w:type w:val="bbPlcHdr"/>
        </w:types>
        <w:behaviors>
          <w:behavior w:val="content"/>
        </w:behaviors>
        <w:guid w:val="{5E38F570-925E-4153-B83D-BAF6A59FF5F5}"/>
      </w:docPartPr>
      <w:docPartBody>
        <w:p w:rsidR="0080789C" w:rsidRDefault="000A74C8">
          <w:pPr>
            <w:pStyle w:val="CC97154B34104FECA9BFF2B4B5CE8911"/>
          </w:pPr>
          <w:r w:rsidRPr="00853F0C">
            <w:rPr>
              <w:rStyle w:val="a3"/>
            </w:rPr>
            <w:t>Место для ввода текста.</w:t>
          </w:r>
        </w:p>
      </w:docPartBody>
    </w:docPart>
    <w:docPart>
      <w:docPartPr>
        <w:name w:val="AC1C9C0977244DC79E327E616617169D"/>
        <w:category>
          <w:name w:val="Общие"/>
          <w:gallery w:val="placeholder"/>
        </w:category>
        <w:types>
          <w:type w:val="bbPlcHdr"/>
        </w:types>
        <w:behaviors>
          <w:behavior w:val="content"/>
        </w:behaviors>
        <w:guid w:val="{B4750F26-0A77-4E51-9E1D-D71305715A03}"/>
      </w:docPartPr>
      <w:docPartBody>
        <w:p w:rsidR="0080789C" w:rsidRDefault="000A74C8">
          <w:pPr>
            <w:pStyle w:val="AC1C9C0977244DC79E327E616617169D"/>
          </w:pPr>
          <w:r>
            <w:rPr>
              <w:color w:val="808080" w:themeColor="background1" w:themeShade="80"/>
            </w:rPr>
            <w:t>Укажите документ или вид сведений</w:t>
          </w:r>
        </w:p>
      </w:docPartBody>
    </w:docPart>
    <w:docPart>
      <w:docPartPr>
        <w:name w:val="0BA0F5026ABD4812AC660CF1B404B2F8"/>
        <w:category>
          <w:name w:val="Общие"/>
          <w:gallery w:val="placeholder"/>
        </w:category>
        <w:types>
          <w:type w:val="bbPlcHdr"/>
        </w:types>
        <w:behaviors>
          <w:behavior w:val="content"/>
        </w:behaviors>
        <w:guid w:val="{5A70BD9B-84BB-4015-A3CF-E6D24D644A0C}"/>
      </w:docPartPr>
      <w:docPartBody>
        <w:p w:rsidR="0080789C" w:rsidRDefault="000A74C8">
          <w:pPr>
            <w:pStyle w:val="0BA0F5026ABD4812AC660CF1B404B2F8"/>
          </w:pPr>
          <w:r>
            <w:rPr>
              <w:color w:val="808080" w:themeColor="background1" w:themeShade="80"/>
            </w:rPr>
            <w:t>Укажите документ или вид сведений</w:t>
          </w:r>
        </w:p>
      </w:docPartBody>
    </w:docPart>
    <w:docPart>
      <w:docPartPr>
        <w:name w:val="36FE96DA89D3485A9EBCBFCC2E4400D4"/>
        <w:category>
          <w:name w:val="Общие"/>
          <w:gallery w:val="placeholder"/>
        </w:category>
        <w:types>
          <w:type w:val="bbPlcHdr"/>
        </w:types>
        <w:behaviors>
          <w:behavior w:val="content"/>
        </w:behaviors>
        <w:guid w:val="{40C2E109-5619-4A45-8A66-FA92A40284CD}"/>
      </w:docPartPr>
      <w:docPartBody>
        <w:p w:rsidR="0080789C" w:rsidRDefault="000A74C8">
          <w:pPr>
            <w:pStyle w:val="36FE96DA89D3485A9EBCBFCC2E4400D4"/>
          </w:pPr>
          <w:r>
            <w:rPr>
              <w:color w:val="808080" w:themeColor="background1" w:themeShade="80"/>
            </w:rPr>
            <w:t>Укажите документ или вид сведений</w:t>
          </w:r>
        </w:p>
      </w:docPartBody>
    </w:docPart>
    <w:docPart>
      <w:docPartPr>
        <w:name w:val="69B4C8B7D10E41B0907424DAD4804624"/>
        <w:category>
          <w:name w:val="Общие"/>
          <w:gallery w:val="placeholder"/>
        </w:category>
        <w:types>
          <w:type w:val="bbPlcHdr"/>
        </w:types>
        <w:behaviors>
          <w:behavior w:val="content"/>
        </w:behaviors>
        <w:guid w:val="{D1E4E9F4-7548-4751-9265-621FF9E775F7}"/>
      </w:docPartPr>
      <w:docPartBody>
        <w:p w:rsidR="0080789C" w:rsidRDefault="000A74C8">
          <w:pPr>
            <w:pStyle w:val="69B4C8B7D10E41B0907424DAD4804624"/>
          </w:pPr>
          <w:r>
            <w:rPr>
              <w:color w:val="808080" w:themeColor="background1" w:themeShade="80"/>
            </w:rPr>
            <w:t>Укажите документ или вид сведений</w:t>
          </w:r>
        </w:p>
      </w:docPartBody>
    </w:docPart>
    <w:docPart>
      <w:docPartPr>
        <w:name w:val="52CD8A7878814DD08451ABADB166B546"/>
        <w:category>
          <w:name w:val="Общие"/>
          <w:gallery w:val="placeholder"/>
        </w:category>
        <w:types>
          <w:type w:val="bbPlcHdr"/>
        </w:types>
        <w:behaviors>
          <w:behavior w:val="content"/>
        </w:behaviors>
        <w:guid w:val="{CDF9552C-8AB4-4AB5-BBE6-DE9A946847C3}"/>
      </w:docPartPr>
      <w:docPartBody>
        <w:p w:rsidR="0080789C" w:rsidRDefault="000A74C8">
          <w:pPr>
            <w:pStyle w:val="52CD8A7878814DD08451ABADB166B546"/>
          </w:pPr>
          <w:r>
            <w:rPr>
              <w:color w:val="808080" w:themeColor="background1" w:themeShade="80"/>
            </w:rPr>
            <w:t>Укажите документ или вид сведений</w:t>
          </w:r>
        </w:p>
      </w:docPartBody>
    </w:docPart>
    <w:docPart>
      <w:docPartPr>
        <w:name w:val="3F3B3851A2E34234917E589D2778C367"/>
        <w:category>
          <w:name w:val="Общие"/>
          <w:gallery w:val="placeholder"/>
        </w:category>
        <w:types>
          <w:type w:val="bbPlcHdr"/>
        </w:types>
        <w:behaviors>
          <w:behavior w:val="content"/>
        </w:behaviors>
        <w:guid w:val="{E15D9970-77CA-47F2-9867-02383BB07757}"/>
      </w:docPartPr>
      <w:docPartBody>
        <w:p w:rsidR="0080789C" w:rsidRDefault="000A74C8">
          <w:pPr>
            <w:pStyle w:val="3F3B3851A2E34234917E589D2778C367"/>
          </w:pPr>
          <w:r>
            <w:rPr>
              <w:color w:val="808080" w:themeColor="background1" w:themeShade="80"/>
            </w:rPr>
            <w:t>Укажите документ или вид сведений</w:t>
          </w:r>
        </w:p>
      </w:docPartBody>
    </w:docPart>
    <w:docPart>
      <w:docPartPr>
        <w:name w:val="1E7A66D838CC4F51A674D59B8B01F6EF"/>
        <w:category>
          <w:name w:val="Общие"/>
          <w:gallery w:val="placeholder"/>
        </w:category>
        <w:types>
          <w:type w:val="bbPlcHdr"/>
        </w:types>
        <w:behaviors>
          <w:behavior w:val="content"/>
        </w:behaviors>
        <w:guid w:val="{449435D9-1EF6-41F0-810A-77F843968C9C}"/>
      </w:docPartPr>
      <w:docPartBody>
        <w:p w:rsidR="0080789C" w:rsidRDefault="000A74C8">
          <w:pPr>
            <w:pStyle w:val="1E7A66D838CC4F51A674D59B8B01F6EF"/>
          </w:pPr>
          <w:r>
            <w:rPr>
              <w:color w:val="808080" w:themeColor="background1" w:themeShade="80"/>
            </w:rPr>
            <w:t>Укажите документ или вид сведений</w:t>
          </w:r>
        </w:p>
      </w:docPartBody>
    </w:docPart>
    <w:docPart>
      <w:docPartPr>
        <w:name w:val="67295A277E184E5BB895E20061B2A528"/>
        <w:category>
          <w:name w:val="Общие"/>
          <w:gallery w:val="placeholder"/>
        </w:category>
        <w:types>
          <w:type w:val="bbPlcHdr"/>
        </w:types>
        <w:behaviors>
          <w:behavior w:val="content"/>
        </w:behaviors>
        <w:guid w:val="{E16CCC6E-24DE-4B9F-8671-1FE27D48DBD1}"/>
      </w:docPartPr>
      <w:docPartBody>
        <w:p w:rsidR="0080789C" w:rsidRDefault="000A74C8">
          <w:pPr>
            <w:pStyle w:val="67295A277E184E5BB895E20061B2A528"/>
          </w:pPr>
          <w:r>
            <w:rPr>
              <w:color w:val="808080" w:themeColor="background1" w:themeShade="80"/>
            </w:rPr>
            <w:t>Укажите документ или вид сведений</w:t>
          </w:r>
        </w:p>
      </w:docPartBody>
    </w:docPart>
    <w:docPart>
      <w:docPartPr>
        <w:name w:val="7941D3A9582044399E9F8EC671DA72A8"/>
        <w:category>
          <w:name w:val="Общие"/>
          <w:gallery w:val="placeholder"/>
        </w:category>
        <w:types>
          <w:type w:val="bbPlcHdr"/>
        </w:types>
        <w:behaviors>
          <w:behavior w:val="content"/>
        </w:behaviors>
        <w:guid w:val="{CA4A528A-C6F7-41E7-9D0A-3757C10B8CC2}"/>
      </w:docPartPr>
      <w:docPartBody>
        <w:p w:rsidR="0080789C" w:rsidRDefault="000A74C8">
          <w:pPr>
            <w:pStyle w:val="7941D3A9582044399E9F8EC671DA72A8"/>
          </w:pPr>
          <w:r>
            <w:rPr>
              <w:color w:val="808080" w:themeColor="background1" w:themeShade="80"/>
            </w:rPr>
            <w:t>Укажите документ или вид сведений</w:t>
          </w:r>
        </w:p>
      </w:docPartBody>
    </w:docPart>
    <w:docPart>
      <w:docPartPr>
        <w:name w:val="BF19AEE6D01B41508B7EAEBB96FFD564"/>
        <w:category>
          <w:name w:val="Общие"/>
          <w:gallery w:val="placeholder"/>
        </w:category>
        <w:types>
          <w:type w:val="bbPlcHdr"/>
        </w:types>
        <w:behaviors>
          <w:behavior w:val="content"/>
        </w:behaviors>
        <w:guid w:val="{0DD96F0B-7837-4DAB-8692-D4800F9A5399}"/>
      </w:docPartPr>
      <w:docPartBody>
        <w:p w:rsidR="0080789C" w:rsidRDefault="000A74C8">
          <w:pPr>
            <w:pStyle w:val="BF19AEE6D01B41508B7EAEBB96FFD564"/>
          </w:pPr>
          <w:r>
            <w:rPr>
              <w:color w:val="808080" w:themeColor="background1" w:themeShade="80"/>
            </w:rPr>
            <w:t>Укажите документ или вид сведений</w:t>
          </w:r>
        </w:p>
      </w:docPartBody>
    </w:docPart>
    <w:docPart>
      <w:docPartPr>
        <w:name w:val="F34743734EDE4EE78E4667E7F776D893"/>
        <w:category>
          <w:name w:val="Общие"/>
          <w:gallery w:val="placeholder"/>
        </w:category>
        <w:types>
          <w:type w:val="bbPlcHdr"/>
        </w:types>
        <w:behaviors>
          <w:behavior w:val="content"/>
        </w:behaviors>
        <w:guid w:val="{89A7A028-2191-47FA-8A41-1FF705A27264}"/>
      </w:docPartPr>
      <w:docPartBody>
        <w:p w:rsidR="0080789C" w:rsidRDefault="000A74C8">
          <w:pPr>
            <w:pStyle w:val="F34743734EDE4EE78E4667E7F776D893"/>
          </w:pPr>
          <w:r>
            <w:rPr>
              <w:color w:val="808080" w:themeColor="background1" w:themeShade="80"/>
            </w:rPr>
            <w:t>Укажите документ или вид сведений</w:t>
          </w:r>
        </w:p>
      </w:docPartBody>
    </w:docPart>
    <w:docPart>
      <w:docPartPr>
        <w:name w:val="6921E7E30D4C43F18D65D0E55E3A9B01"/>
        <w:category>
          <w:name w:val="Общие"/>
          <w:gallery w:val="placeholder"/>
        </w:category>
        <w:types>
          <w:type w:val="bbPlcHdr"/>
        </w:types>
        <w:behaviors>
          <w:behavior w:val="content"/>
        </w:behaviors>
        <w:guid w:val="{B72822A3-0C12-45C4-80F2-0597CDDAC267}"/>
      </w:docPartPr>
      <w:docPartBody>
        <w:p w:rsidR="0080789C" w:rsidRDefault="000A74C8">
          <w:pPr>
            <w:pStyle w:val="6921E7E30D4C43F18D65D0E55E3A9B01"/>
          </w:pPr>
          <w:r>
            <w:rPr>
              <w:color w:val="808080" w:themeColor="background1" w:themeShade="80"/>
            </w:rPr>
            <w:t>Укажите документ или вид сведений</w:t>
          </w:r>
        </w:p>
      </w:docPartBody>
    </w:docPart>
    <w:docPart>
      <w:docPartPr>
        <w:name w:val="900C3D51DE6E4EFDAA20457153B76E17"/>
        <w:category>
          <w:name w:val="Общие"/>
          <w:gallery w:val="placeholder"/>
        </w:category>
        <w:types>
          <w:type w:val="bbPlcHdr"/>
        </w:types>
        <w:behaviors>
          <w:behavior w:val="content"/>
        </w:behaviors>
        <w:guid w:val="{62D99F9A-7A72-4EEB-923B-2439FAA3D1FC}"/>
      </w:docPartPr>
      <w:docPartBody>
        <w:p w:rsidR="0080789C" w:rsidRDefault="000A74C8">
          <w:pPr>
            <w:pStyle w:val="900C3D51DE6E4EFDAA20457153B76E17"/>
          </w:pPr>
          <w:r>
            <w:rPr>
              <w:color w:val="808080" w:themeColor="background1" w:themeShade="80"/>
            </w:rPr>
            <w:t>Укажите документ или вид сведений</w:t>
          </w:r>
        </w:p>
      </w:docPartBody>
    </w:docPart>
    <w:docPart>
      <w:docPartPr>
        <w:name w:val="CF45DC935B2C41B3AFA7CC68AD38347E"/>
        <w:category>
          <w:name w:val="Общие"/>
          <w:gallery w:val="placeholder"/>
        </w:category>
        <w:types>
          <w:type w:val="bbPlcHdr"/>
        </w:types>
        <w:behaviors>
          <w:behavior w:val="content"/>
        </w:behaviors>
        <w:guid w:val="{A9019E71-86A8-4146-B72A-AC872CDEA6FD}"/>
      </w:docPartPr>
      <w:docPartBody>
        <w:p w:rsidR="0080789C" w:rsidRDefault="000A74C8">
          <w:pPr>
            <w:pStyle w:val="CF45DC935B2C41B3AFA7CC68AD38347E"/>
          </w:pPr>
          <w:r>
            <w:rPr>
              <w:color w:val="808080" w:themeColor="background1" w:themeShade="80"/>
            </w:rPr>
            <w:t>Укажите документ или вид сведений</w:t>
          </w:r>
        </w:p>
      </w:docPartBody>
    </w:docPart>
    <w:docPart>
      <w:docPartPr>
        <w:name w:val="09DF9EBB744E410AA1901E5E2A07CCC5"/>
        <w:category>
          <w:name w:val="Общие"/>
          <w:gallery w:val="placeholder"/>
        </w:category>
        <w:types>
          <w:type w:val="bbPlcHdr"/>
        </w:types>
        <w:behaviors>
          <w:behavior w:val="content"/>
        </w:behaviors>
        <w:guid w:val="{BE6C9521-EAF2-41BA-9829-7DB014F57C61}"/>
      </w:docPartPr>
      <w:docPartBody>
        <w:p w:rsidR="0080789C" w:rsidRDefault="000A74C8">
          <w:pPr>
            <w:pStyle w:val="09DF9EBB744E410AA1901E5E2A07CCC5"/>
          </w:pPr>
          <w:r>
            <w:rPr>
              <w:color w:val="808080" w:themeColor="background1" w:themeShade="80"/>
            </w:rPr>
            <w:t>Укажите документ или вид сведений</w:t>
          </w:r>
        </w:p>
      </w:docPartBody>
    </w:docPart>
    <w:docPart>
      <w:docPartPr>
        <w:name w:val="5F1758492BA04035AA414DFCC34D074E"/>
        <w:category>
          <w:name w:val="Общие"/>
          <w:gallery w:val="placeholder"/>
        </w:category>
        <w:types>
          <w:type w:val="bbPlcHdr"/>
        </w:types>
        <w:behaviors>
          <w:behavior w:val="content"/>
        </w:behaviors>
        <w:guid w:val="{E28F19E7-59D3-4D7F-A517-DB318916E06A}"/>
      </w:docPartPr>
      <w:docPartBody>
        <w:p w:rsidR="0080789C" w:rsidRDefault="000A74C8">
          <w:pPr>
            <w:pStyle w:val="5F1758492BA04035AA414DFCC34D074E"/>
          </w:pPr>
          <w:r>
            <w:rPr>
              <w:color w:val="808080" w:themeColor="background1" w:themeShade="80"/>
            </w:rPr>
            <w:t>Укажите документ или вид сведений</w:t>
          </w:r>
        </w:p>
      </w:docPartBody>
    </w:docPart>
    <w:docPart>
      <w:docPartPr>
        <w:name w:val="FD6F2EE2953F4562A87729A4B1C861EB"/>
        <w:category>
          <w:name w:val="Общие"/>
          <w:gallery w:val="placeholder"/>
        </w:category>
        <w:types>
          <w:type w:val="bbPlcHdr"/>
        </w:types>
        <w:behaviors>
          <w:behavior w:val="content"/>
        </w:behaviors>
        <w:guid w:val="{88F0164A-4221-4977-9164-997F5FE6B139}"/>
      </w:docPartPr>
      <w:docPartBody>
        <w:p w:rsidR="0080789C" w:rsidRDefault="000A74C8">
          <w:pPr>
            <w:pStyle w:val="FD6F2EE2953F4562A87729A4B1C861EB"/>
          </w:pPr>
          <w:r>
            <w:rPr>
              <w:color w:val="808080" w:themeColor="background1" w:themeShade="80"/>
            </w:rPr>
            <w:t>Укажите документ или вид сведений</w:t>
          </w:r>
        </w:p>
      </w:docPartBody>
    </w:docPart>
    <w:docPart>
      <w:docPartPr>
        <w:name w:val="A6CE5AF59BB24D9A867A54B33FD93BF6"/>
        <w:category>
          <w:name w:val="Общие"/>
          <w:gallery w:val="placeholder"/>
        </w:category>
        <w:types>
          <w:type w:val="bbPlcHdr"/>
        </w:types>
        <w:behaviors>
          <w:behavior w:val="content"/>
        </w:behaviors>
        <w:guid w:val="{0596E2D0-1DBE-4AB2-8F23-F70270AA85C3}"/>
      </w:docPartPr>
      <w:docPartBody>
        <w:p w:rsidR="0080789C" w:rsidRDefault="000A74C8">
          <w:pPr>
            <w:pStyle w:val="A6CE5AF59BB24D9A867A54B33FD93BF6"/>
          </w:pPr>
          <w:r w:rsidRPr="00853F0C">
            <w:rPr>
              <w:rStyle w:val="a3"/>
            </w:rPr>
            <w:t>Место для ввода текста.</w:t>
          </w:r>
        </w:p>
      </w:docPartBody>
    </w:docPart>
    <w:docPart>
      <w:docPartPr>
        <w:name w:val="C10F18B515A04DA183AEA3B6630549A0"/>
        <w:category>
          <w:name w:val="Общие"/>
          <w:gallery w:val="placeholder"/>
        </w:category>
        <w:types>
          <w:type w:val="bbPlcHdr"/>
        </w:types>
        <w:behaviors>
          <w:behavior w:val="content"/>
        </w:behaviors>
        <w:guid w:val="{56BA10C6-27AA-46C4-ADBF-D457A4A304C5}"/>
      </w:docPartPr>
      <w:docPartBody>
        <w:p w:rsidR="0080789C" w:rsidRDefault="000A74C8">
          <w:pPr>
            <w:pStyle w:val="C10F18B515A04DA183AEA3B6630549A0"/>
          </w:pPr>
          <w:r w:rsidRPr="00853F0C">
            <w:rPr>
              <w:rStyle w:val="a3"/>
            </w:rPr>
            <w:t>Место для ввода текста.</w:t>
          </w:r>
        </w:p>
      </w:docPartBody>
    </w:docPart>
    <w:docPart>
      <w:docPartPr>
        <w:name w:val="30D7387E312845C7891D27AE4136D42D"/>
        <w:category>
          <w:name w:val="Общие"/>
          <w:gallery w:val="placeholder"/>
        </w:category>
        <w:types>
          <w:type w:val="bbPlcHdr"/>
        </w:types>
        <w:behaviors>
          <w:behavior w:val="content"/>
        </w:behaviors>
        <w:guid w:val="{4A7EC8E6-6BAB-415E-9DF0-8077F87F89D3}"/>
      </w:docPartPr>
      <w:docPartBody>
        <w:p w:rsidR="0080789C" w:rsidRDefault="000A74C8">
          <w:pPr>
            <w:pStyle w:val="30D7387E312845C7891D27AE4136D42D"/>
          </w:pPr>
          <w:r>
            <w:rPr>
              <w:rStyle w:val="a3"/>
            </w:rPr>
            <w:t>Место для ввода текста.</w:t>
          </w:r>
        </w:p>
      </w:docPartBody>
    </w:docPart>
    <w:docPart>
      <w:docPartPr>
        <w:name w:val="EA16401AFB8044CE95E7D476D642851B"/>
        <w:category>
          <w:name w:val="Общие"/>
          <w:gallery w:val="placeholder"/>
        </w:category>
        <w:types>
          <w:type w:val="bbPlcHdr"/>
        </w:types>
        <w:behaviors>
          <w:behavior w:val="content"/>
        </w:behaviors>
        <w:guid w:val="{E215F9F9-B977-4EF4-94CE-64B5E7DD07A9}"/>
      </w:docPartPr>
      <w:docPartBody>
        <w:p w:rsidR="0080789C" w:rsidRDefault="000A74C8">
          <w:pPr>
            <w:pStyle w:val="EA16401AFB8044CE95E7D476D642851B"/>
          </w:pPr>
          <w:r w:rsidRPr="00853F0C">
            <w:rPr>
              <w:rStyle w:val="a3"/>
            </w:rPr>
            <w:t>Место для ввода текста.</w:t>
          </w:r>
        </w:p>
      </w:docPartBody>
    </w:docPart>
    <w:docPart>
      <w:docPartPr>
        <w:name w:val="843057D07A26437586D3DF8AF92716D1"/>
        <w:category>
          <w:name w:val="Общие"/>
          <w:gallery w:val="placeholder"/>
        </w:category>
        <w:types>
          <w:type w:val="bbPlcHdr"/>
        </w:types>
        <w:behaviors>
          <w:behavior w:val="content"/>
        </w:behaviors>
        <w:guid w:val="{B7ADC8FA-633A-450F-9DDD-0F911EDE509D}"/>
      </w:docPartPr>
      <w:docPartBody>
        <w:p w:rsidR="0080789C" w:rsidRDefault="000A74C8">
          <w:pPr>
            <w:pStyle w:val="843057D07A26437586D3DF8AF92716D1"/>
          </w:pPr>
          <w:r w:rsidRPr="00853F0C">
            <w:rPr>
              <w:rStyle w:val="a3"/>
            </w:rPr>
            <w:t>Место для ввода текста.</w:t>
          </w:r>
        </w:p>
      </w:docPartBody>
    </w:docPart>
    <w:docPart>
      <w:docPartPr>
        <w:name w:val="2764B00937FB48F6B4EBD5B2D82A3AEF"/>
        <w:category>
          <w:name w:val="Общие"/>
          <w:gallery w:val="placeholder"/>
        </w:category>
        <w:types>
          <w:type w:val="bbPlcHdr"/>
        </w:types>
        <w:behaviors>
          <w:behavior w:val="content"/>
        </w:behaviors>
        <w:guid w:val="{EEE65312-722C-41DA-A9B8-C4499A71EF64}"/>
      </w:docPartPr>
      <w:docPartBody>
        <w:p w:rsidR="0080789C" w:rsidRDefault="000A74C8">
          <w:pPr>
            <w:pStyle w:val="2764B00937FB48F6B4EBD5B2D82A3AEF"/>
          </w:pPr>
          <w:r w:rsidRPr="00853F0C">
            <w:rPr>
              <w:rStyle w:val="a3"/>
            </w:rPr>
            <w:t>Место для ввода текста.</w:t>
          </w:r>
        </w:p>
      </w:docPartBody>
    </w:docPart>
    <w:docPart>
      <w:docPartPr>
        <w:name w:val="DDE56C4401544A8F88B760E13C630D76"/>
        <w:category>
          <w:name w:val="Общие"/>
          <w:gallery w:val="placeholder"/>
        </w:category>
        <w:types>
          <w:type w:val="bbPlcHdr"/>
        </w:types>
        <w:behaviors>
          <w:behavior w:val="content"/>
        </w:behaviors>
        <w:guid w:val="{074C045A-4475-4D7F-A37B-38AA96F73552}"/>
      </w:docPartPr>
      <w:docPartBody>
        <w:p w:rsidR="0080789C" w:rsidRDefault="000A74C8">
          <w:pPr>
            <w:pStyle w:val="DDE56C4401544A8F88B760E13C630D76"/>
          </w:pPr>
          <w:r w:rsidRPr="00853F0C">
            <w:rPr>
              <w:rStyle w:val="a3"/>
            </w:rPr>
            <w:t>Место для ввода текста.</w:t>
          </w:r>
        </w:p>
      </w:docPartBody>
    </w:docPart>
    <w:docPart>
      <w:docPartPr>
        <w:name w:val="6F0A69D768DA4A628654AE971E2B4968"/>
        <w:category>
          <w:name w:val="Общие"/>
          <w:gallery w:val="placeholder"/>
        </w:category>
        <w:types>
          <w:type w:val="bbPlcHdr"/>
        </w:types>
        <w:behaviors>
          <w:behavior w:val="content"/>
        </w:behaviors>
        <w:guid w:val="{B9A5E140-EEB5-40E1-A635-FAA9B86F082D}"/>
      </w:docPartPr>
      <w:docPartBody>
        <w:p w:rsidR="0080789C" w:rsidRDefault="000A74C8">
          <w:pPr>
            <w:pStyle w:val="6F0A69D768DA4A628654AE971E2B4968"/>
          </w:pPr>
          <w:r w:rsidRPr="00853F0C">
            <w:rPr>
              <w:rStyle w:val="a3"/>
            </w:rPr>
            <w:t>Место для ввода текста.</w:t>
          </w:r>
        </w:p>
      </w:docPartBody>
    </w:docPart>
    <w:docPart>
      <w:docPartPr>
        <w:name w:val="BA405D0DF4BE4C78BD59A7D6E1FE3569"/>
        <w:category>
          <w:name w:val="Общие"/>
          <w:gallery w:val="placeholder"/>
        </w:category>
        <w:types>
          <w:type w:val="bbPlcHdr"/>
        </w:types>
        <w:behaviors>
          <w:behavior w:val="content"/>
        </w:behaviors>
        <w:guid w:val="{DBD3C106-63FD-4963-A186-A852F401C938}"/>
      </w:docPartPr>
      <w:docPartBody>
        <w:p w:rsidR="0080789C" w:rsidRDefault="000A74C8">
          <w:pPr>
            <w:pStyle w:val="BA405D0DF4BE4C78BD59A7D6E1FE3569"/>
          </w:pPr>
          <w:r w:rsidRPr="00853F0C">
            <w:rPr>
              <w:rStyle w:val="a3"/>
            </w:rPr>
            <w:t>Место для ввода текста.</w:t>
          </w:r>
        </w:p>
      </w:docPartBody>
    </w:docPart>
    <w:docPart>
      <w:docPartPr>
        <w:name w:val="502202657C7A49B9B47A618DE9C98E8E"/>
        <w:category>
          <w:name w:val="Общие"/>
          <w:gallery w:val="placeholder"/>
        </w:category>
        <w:types>
          <w:type w:val="bbPlcHdr"/>
        </w:types>
        <w:behaviors>
          <w:behavior w:val="content"/>
        </w:behaviors>
        <w:guid w:val="{97D95764-DE41-4996-9579-637EA442BD7E}"/>
      </w:docPartPr>
      <w:docPartBody>
        <w:p w:rsidR="0080789C" w:rsidRDefault="000A74C8">
          <w:pPr>
            <w:pStyle w:val="502202657C7A49B9B47A618DE9C98E8E"/>
          </w:pPr>
          <w:r w:rsidRPr="00853F0C">
            <w:rPr>
              <w:rStyle w:val="a3"/>
            </w:rPr>
            <w:t>Место для ввода текста.</w:t>
          </w:r>
        </w:p>
      </w:docPartBody>
    </w:docPart>
    <w:docPart>
      <w:docPartPr>
        <w:name w:val="5F392F471DED4AAB840E4F11067133ED"/>
        <w:category>
          <w:name w:val="Общие"/>
          <w:gallery w:val="placeholder"/>
        </w:category>
        <w:types>
          <w:type w:val="bbPlcHdr"/>
        </w:types>
        <w:behaviors>
          <w:behavior w:val="content"/>
        </w:behaviors>
        <w:guid w:val="{A00B3CF5-7958-4D05-B3F4-DD11B1C1D220}"/>
      </w:docPartPr>
      <w:docPartBody>
        <w:p w:rsidR="0080789C" w:rsidRDefault="000A74C8">
          <w:pPr>
            <w:pStyle w:val="5F392F471DED4AAB840E4F11067133ED"/>
          </w:pPr>
          <w:r w:rsidRPr="00853F0C">
            <w:rPr>
              <w:rStyle w:val="a3"/>
            </w:rPr>
            <w:t>Место для ввода текста.</w:t>
          </w:r>
        </w:p>
      </w:docPartBody>
    </w:docPart>
    <w:docPart>
      <w:docPartPr>
        <w:name w:val="3744ADC817C947EC8DDE88BD866DCCA9"/>
        <w:category>
          <w:name w:val="Общие"/>
          <w:gallery w:val="placeholder"/>
        </w:category>
        <w:types>
          <w:type w:val="bbPlcHdr"/>
        </w:types>
        <w:behaviors>
          <w:behavior w:val="content"/>
        </w:behaviors>
        <w:guid w:val="{271877CA-393F-42C4-ABB8-7D22EE85E2AB}"/>
      </w:docPartPr>
      <w:docPartBody>
        <w:p w:rsidR="0080789C" w:rsidRDefault="000A74C8">
          <w:pPr>
            <w:pStyle w:val="3744ADC817C947EC8DDE88BD866DCCA9"/>
          </w:pPr>
          <w:r w:rsidRPr="00853F0C">
            <w:rPr>
              <w:rStyle w:val="a3"/>
            </w:rPr>
            <w:t>Место для ввода текста.</w:t>
          </w:r>
        </w:p>
      </w:docPartBody>
    </w:docPart>
    <w:docPart>
      <w:docPartPr>
        <w:name w:val="60E85E287ED44802A47798B46CA003CB"/>
        <w:category>
          <w:name w:val="Общие"/>
          <w:gallery w:val="placeholder"/>
        </w:category>
        <w:types>
          <w:type w:val="bbPlcHdr"/>
        </w:types>
        <w:behaviors>
          <w:behavior w:val="content"/>
        </w:behaviors>
        <w:guid w:val="{BC6DB70C-2D08-4800-8757-D7EC9B2CD97A}"/>
      </w:docPartPr>
      <w:docPartBody>
        <w:p w:rsidR="0080789C" w:rsidRDefault="000A74C8">
          <w:pPr>
            <w:pStyle w:val="60E85E287ED44802A47798B46CA003CB"/>
          </w:pPr>
          <w:r w:rsidRPr="00853F0C">
            <w:rPr>
              <w:rStyle w:val="a3"/>
            </w:rPr>
            <w:t>Место для ввода текста.</w:t>
          </w:r>
        </w:p>
      </w:docPartBody>
    </w:docPart>
    <w:docPart>
      <w:docPartPr>
        <w:name w:val="865340C4A9B24A34BD2D4F195AE8CD26"/>
        <w:category>
          <w:name w:val="Общие"/>
          <w:gallery w:val="placeholder"/>
        </w:category>
        <w:types>
          <w:type w:val="bbPlcHdr"/>
        </w:types>
        <w:behaviors>
          <w:behavior w:val="content"/>
        </w:behaviors>
        <w:guid w:val="{85F909C8-0D67-45B6-A0F9-32ABAC66AF1D}"/>
      </w:docPartPr>
      <w:docPartBody>
        <w:p w:rsidR="0080789C" w:rsidRDefault="000A74C8">
          <w:pPr>
            <w:pStyle w:val="865340C4A9B24A34BD2D4F195AE8CD26"/>
          </w:pPr>
          <w:r w:rsidRPr="007027F2">
            <w:rPr>
              <w:rStyle w:val="a3"/>
            </w:rPr>
            <w:t>Выберите стандартный блок.</w:t>
          </w:r>
        </w:p>
      </w:docPartBody>
    </w:docPart>
    <w:docPart>
      <w:docPartPr>
        <w:name w:val="4E1E4B3A27CB477C8B7981744CA42055"/>
        <w:category>
          <w:name w:val="Общие"/>
          <w:gallery w:val="placeholder"/>
        </w:category>
        <w:types>
          <w:type w:val="bbPlcHdr"/>
        </w:types>
        <w:behaviors>
          <w:behavior w:val="content"/>
        </w:behaviors>
        <w:guid w:val="{B6A0C567-F744-4234-B334-22DAB756E565}"/>
      </w:docPartPr>
      <w:docPartBody>
        <w:p w:rsidR="0080789C" w:rsidRDefault="00CA7BE9" w:rsidP="00CA7BE9">
          <w:pPr>
            <w:pStyle w:val="4E1E4B3A27CB477C8B7981744CA42055"/>
          </w:pPr>
          <w:r w:rsidRPr="00853F0C">
            <w:rPr>
              <w:rStyle w:val="a3"/>
            </w:rPr>
            <w:t xml:space="preserve">Место для ввода </w:t>
          </w:r>
          <w:r>
            <w:rPr>
              <w:rStyle w:val="a3"/>
            </w:rPr>
            <w:t>номера</w:t>
          </w:r>
        </w:p>
      </w:docPartBody>
    </w:docPart>
    <w:docPart>
      <w:docPartPr>
        <w:name w:val="766004C6EEB548FD8FCB33DA2106AF89"/>
        <w:category>
          <w:name w:val="Общие"/>
          <w:gallery w:val="placeholder"/>
        </w:category>
        <w:types>
          <w:type w:val="bbPlcHdr"/>
        </w:types>
        <w:behaviors>
          <w:behavior w:val="content"/>
        </w:behaviors>
        <w:guid w:val="{49463663-114D-438B-B3A5-531B6D4EEFB2}"/>
      </w:docPartPr>
      <w:docPartBody>
        <w:p w:rsidR="0080789C" w:rsidRDefault="0080789C" w:rsidP="0080789C">
          <w:pPr>
            <w:pStyle w:val="766004C6EEB548FD8FCB33DA2106AF89"/>
          </w:pPr>
          <w:r>
            <w:rPr>
              <w:color w:val="808080" w:themeColor="background1" w:themeShade="80"/>
            </w:rPr>
            <w:t>Укажите документ или вид сведений</w:t>
          </w:r>
        </w:p>
      </w:docPartBody>
    </w:docPart>
    <w:docPart>
      <w:docPartPr>
        <w:name w:val="0740CF75225B433390F7CE55BFC9B8EA"/>
        <w:category>
          <w:name w:val="Общие"/>
          <w:gallery w:val="placeholder"/>
        </w:category>
        <w:types>
          <w:type w:val="bbPlcHdr"/>
        </w:types>
        <w:behaviors>
          <w:behavior w:val="content"/>
        </w:behaviors>
        <w:guid w:val="{D8420CEA-114A-47E7-ADA7-15CEB899AA70}"/>
      </w:docPartPr>
      <w:docPartBody>
        <w:p w:rsidR="0080789C" w:rsidRDefault="0080789C" w:rsidP="0080789C">
          <w:pPr>
            <w:pStyle w:val="0740CF75225B433390F7CE55BFC9B8EA"/>
          </w:pPr>
          <w:r>
            <w:rPr>
              <w:color w:val="808080" w:themeColor="background1" w:themeShade="80"/>
            </w:rPr>
            <w:t>Укажите документ или вид сведений</w:t>
          </w:r>
        </w:p>
      </w:docPartBody>
    </w:docPart>
    <w:docPart>
      <w:docPartPr>
        <w:name w:val="5BA93F03FAD846F3A39EE98F597AEE20"/>
        <w:category>
          <w:name w:val="Общие"/>
          <w:gallery w:val="placeholder"/>
        </w:category>
        <w:types>
          <w:type w:val="bbPlcHdr"/>
        </w:types>
        <w:behaviors>
          <w:behavior w:val="content"/>
        </w:behaviors>
        <w:guid w:val="{7AD98245-9D48-46DF-BFC9-FAA1CE4C4539}"/>
      </w:docPartPr>
      <w:docPartBody>
        <w:p w:rsidR="0080789C" w:rsidRDefault="0080789C" w:rsidP="0080789C">
          <w:pPr>
            <w:pStyle w:val="5BA93F03FAD846F3A39EE98F597AEE20"/>
          </w:pPr>
          <w:r>
            <w:rPr>
              <w:color w:val="808080" w:themeColor="background1" w:themeShade="80"/>
            </w:rPr>
            <w:t>Укажите документ или вид сведений</w:t>
          </w:r>
        </w:p>
      </w:docPartBody>
    </w:docPart>
    <w:docPart>
      <w:docPartPr>
        <w:name w:val="6FFD58F5B0BC4769B58ACB57CA786C85"/>
        <w:category>
          <w:name w:val="Общие"/>
          <w:gallery w:val="placeholder"/>
        </w:category>
        <w:types>
          <w:type w:val="bbPlcHdr"/>
        </w:types>
        <w:behaviors>
          <w:behavior w:val="content"/>
        </w:behaviors>
        <w:guid w:val="{C8835072-4050-44F8-B64C-D054E949AD4D}"/>
      </w:docPartPr>
      <w:docPartBody>
        <w:p w:rsidR="0080789C" w:rsidRDefault="0080789C" w:rsidP="0080789C">
          <w:pPr>
            <w:pStyle w:val="6FFD58F5B0BC4769B58ACB57CA786C85"/>
          </w:pPr>
          <w:r>
            <w:rPr>
              <w:color w:val="808080" w:themeColor="background1" w:themeShade="80"/>
            </w:rPr>
            <w:t>Укажите документ или вид сведений</w:t>
          </w:r>
        </w:p>
      </w:docPartBody>
    </w:docPart>
    <w:docPart>
      <w:docPartPr>
        <w:name w:val="D428C1F76EB348B290584249246571B9"/>
        <w:category>
          <w:name w:val="Общие"/>
          <w:gallery w:val="placeholder"/>
        </w:category>
        <w:types>
          <w:type w:val="bbPlcHdr"/>
        </w:types>
        <w:behaviors>
          <w:behavior w:val="content"/>
        </w:behaviors>
        <w:guid w:val="{0C29D611-6ACF-4D32-B27B-01C53068D821}"/>
      </w:docPartPr>
      <w:docPartBody>
        <w:p w:rsidR="0080789C" w:rsidRDefault="0080789C" w:rsidP="0080789C">
          <w:pPr>
            <w:pStyle w:val="D428C1F76EB348B290584249246571B9"/>
          </w:pPr>
          <w:r>
            <w:rPr>
              <w:color w:val="808080" w:themeColor="background1" w:themeShade="80"/>
            </w:rPr>
            <w:t>Укажите документ или вид сведений</w:t>
          </w:r>
        </w:p>
      </w:docPartBody>
    </w:docPart>
    <w:docPart>
      <w:docPartPr>
        <w:name w:val="2CD5D5A21CF44DD6B435C08F9F48CC85"/>
        <w:category>
          <w:name w:val="Общие"/>
          <w:gallery w:val="placeholder"/>
        </w:category>
        <w:types>
          <w:type w:val="bbPlcHdr"/>
        </w:types>
        <w:behaviors>
          <w:behavior w:val="content"/>
        </w:behaviors>
        <w:guid w:val="{5F42E678-A6F7-4BE0-8E45-CE97458C5553}"/>
      </w:docPartPr>
      <w:docPartBody>
        <w:p w:rsidR="0080789C" w:rsidRDefault="0080789C" w:rsidP="0080789C">
          <w:pPr>
            <w:pStyle w:val="2CD5D5A21CF44DD6B435C08F9F48CC85"/>
          </w:pPr>
          <w:r>
            <w:rPr>
              <w:color w:val="808080" w:themeColor="background1" w:themeShade="80"/>
            </w:rPr>
            <w:t>Укажите документ или вид сведений</w:t>
          </w:r>
        </w:p>
      </w:docPartBody>
    </w:docPart>
    <w:docPart>
      <w:docPartPr>
        <w:name w:val="AEADDD8392ED438C8C87EA85D48167AE"/>
        <w:category>
          <w:name w:val="Общие"/>
          <w:gallery w:val="placeholder"/>
        </w:category>
        <w:types>
          <w:type w:val="bbPlcHdr"/>
        </w:types>
        <w:behaviors>
          <w:behavior w:val="content"/>
        </w:behaviors>
        <w:guid w:val="{E6FFF706-B1FF-4A3B-B7DE-C0D905811F8D}"/>
      </w:docPartPr>
      <w:docPartBody>
        <w:p w:rsidR="0080789C" w:rsidRDefault="0080789C" w:rsidP="0080789C">
          <w:pPr>
            <w:pStyle w:val="AEADDD8392ED438C8C87EA85D48167AE"/>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BE9"/>
    <w:rsid w:val="000A74C8"/>
    <w:rsid w:val="0080789C"/>
    <w:rsid w:val="00CA7B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80789C"/>
    <w:rPr>
      <w:color w:val="808080"/>
    </w:rPr>
  </w:style>
  <w:style w:type="paragraph" w:customStyle="1" w:styleId="5081C9E5F8B342008C9972244745B0A1">
    <w:name w:val="5081C9E5F8B342008C9972244745B0A1"/>
  </w:style>
  <w:style w:type="paragraph" w:customStyle="1" w:styleId="19DDAFEBB19D402F8FD3990C86D64D81">
    <w:name w:val="19DDAFEBB19D402F8FD3990C86D64D81"/>
  </w:style>
  <w:style w:type="paragraph" w:customStyle="1" w:styleId="0F2B4C7B036C4563A00DDE93F8EF856C">
    <w:name w:val="0F2B4C7B036C4563A00DDE93F8EF856C"/>
  </w:style>
  <w:style w:type="paragraph" w:customStyle="1" w:styleId="0C5B2AD8011B491C8A2A4351DDB90C3F">
    <w:name w:val="0C5B2AD8011B491C8A2A4351DDB90C3F"/>
  </w:style>
  <w:style w:type="paragraph" w:customStyle="1" w:styleId="B5CC6E6B6FFF469D8F8F34A0F3B53F1C">
    <w:name w:val="B5CC6E6B6FFF469D8F8F34A0F3B53F1C"/>
  </w:style>
  <w:style w:type="paragraph" w:customStyle="1" w:styleId="023F821D2AA34088B1FC9373424925B7">
    <w:name w:val="023F821D2AA34088B1FC9373424925B7"/>
  </w:style>
  <w:style w:type="paragraph" w:customStyle="1" w:styleId="BD4F88122B9F42B3ABBD7AE62A686308">
    <w:name w:val="BD4F88122B9F42B3ABBD7AE62A686308"/>
  </w:style>
  <w:style w:type="paragraph" w:customStyle="1" w:styleId="B65BCC0BD5DC48C3B44D27ED315906D4">
    <w:name w:val="B65BCC0BD5DC48C3B44D27ED315906D4"/>
  </w:style>
  <w:style w:type="paragraph" w:customStyle="1" w:styleId="5C0D92613ACA476CA99338569AE0E25D">
    <w:name w:val="5C0D92613ACA476CA99338569AE0E25D"/>
  </w:style>
  <w:style w:type="paragraph" w:customStyle="1" w:styleId="D6519F3083E6462AA08EB2AA45A6DD36">
    <w:name w:val="D6519F3083E6462AA08EB2AA45A6DD36"/>
  </w:style>
  <w:style w:type="paragraph" w:customStyle="1" w:styleId="A731E3D4247743D2AA8D369A686A199C">
    <w:name w:val="A731E3D4247743D2AA8D369A686A199C"/>
  </w:style>
  <w:style w:type="paragraph" w:customStyle="1" w:styleId="AE804C4A659340BC84A88EF8E26DECF9">
    <w:name w:val="AE804C4A659340BC84A88EF8E26DECF9"/>
  </w:style>
  <w:style w:type="paragraph" w:customStyle="1" w:styleId="288B1F3A2870424B913506265FA0B39D">
    <w:name w:val="288B1F3A2870424B913506265FA0B39D"/>
  </w:style>
  <w:style w:type="paragraph" w:customStyle="1" w:styleId="C3D4ABB91E6D46FD92FB526684EEC18E">
    <w:name w:val="C3D4ABB91E6D46FD92FB526684EEC18E"/>
  </w:style>
  <w:style w:type="paragraph" w:customStyle="1" w:styleId="94555AE4FA4248F68E01F465488A64AF">
    <w:name w:val="94555AE4FA4248F68E01F465488A64AF"/>
  </w:style>
  <w:style w:type="paragraph" w:customStyle="1" w:styleId="00ACC8B4E93647BBA1965E5B581CC1C4">
    <w:name w:val="00ACC8B4E93647BBA1965E5B581CC1C4"/>
  </w:style>
  <w:style w:type="paragraph" w:customStyle="1" w:styleId="B5065959361148CE855ED5ED0604E566">
    <w:name w:val="B5065959361148CE855ED5ED0604E566"/>
  </w:style>
  <w:style w:type="paragraph" w:customStyle="1" w:styleId="DF15669C07CA48B3A433579F3DC1C274">
    <w:name w:val="DF15669C07CA48B3A433579F3DC1C274"/>
  </w:style>
  <w:style w:type="paragraph" w:customStyle="1" w:styleId="8AC92A734F804D7DB22DFA129B6B5C18">
    <w:name w:val="8AC92A734F804D7DB22DFA129B6B5C18"/>
  </w:style>
  <w:style w:type="paragraph" w:customStyle="1" w:styleId="EF0544486CBC47528D6BB3525657C260">
    <w:name w:val="EF0544486CBC47528D6BB3525657C260"/>
  </w:style>
  <w:style w:type="paragraph" w:customStyle="1" w:styleId="749EA6E17CC640AEA9406EB08D068F05">
    <w:name w:val="749EA6E17CC640AEA9406EB08D068F05"/>
  </w:style>
  <w:style w:type="paragraph" w:customStyle="1" w:styleId="CC97154B34104FECA9BFF2B4B5CE8911">
    <w:name w:val="CC97154B34104FECA9BFF2B4B5CE8911"/>
  </w:style>
  <w:style w:type="paragraph" w:customStyle="1" w:styleId="58D36307F94A4216B0F98A9344EC4A08">
    <w:name w:val="58D36307F94A4216B0F98A9344EC4A08"/>
  </w:style>
  <w:style w:type="paragraph" w:customStyle="1" w:styleId="C2AB690CFFAA4ECB81E094F32284BE67">
    <w:name w:val="C2AB690CFFAA4ECB81E094F32284BE67"/>
  </w:style>
  <w:style w:type="paragraph" w:customStyle="1" w:styleId="B664367B736E4693BDEAFF902A04A143">
    <w:name w:val="B664367B736E4693BDEAFF902A04A143"/>
  </w:style>
  <w:style w:type="paragraph" w:customStyle="1" w:styleId="3C2A4E0F9D1A4557B99F3599B834D2AE">
    <w:name w:val="3C2A4E0F9D1A4557B99F3599B834D2AE"/>
  </w:style>
  <w:style w:type="paragraph" w:customStyle="1" w:styleId="B0F529436F024C649542463F7808B452">
    <w:name w:val="B0F529436F024C649542463F7808B452"/>
  </w:style>
  <w:style w:type="paragraph" w:customStyle="1" w:styleId="D4930BFEA66E453FA800EBA97E7F5E17">
    <w:name w:val="D4930BFEA66E453FA800EBA97E7F5E17"/>
  </w:style>
  <w:style w:type="paragraph" w:customStyle="1" w:styleId="E7F48CCF6DCD4EFA94FE6DAC53F4A698">
    <w:name w:val="E7F48CCF6DCD4EFA94FE6DAC53F4A698"/>
  </w:style>
  <w:style w:type="paragraph" w:customStyle="1" w:styleId="9A5AE7AA9F6A4EB5BB81BA2377FAB3BD">
    <w:name w:val="9A5AE7AA9F6A4EB5BB81BA2377FAB3BD"/>
  </w:style>
  <w:style w:type="paragraph" w:customStyle="1" w:styleId="3E2B40BAF9DC4B1DB6672AB732D61BB5">
    <w:name w:val="3E2B40BAF9DC4B1DB6672AB732D61BB5"/>
  </w:style>
  <w:style w:type="paragraph" w:customStyle="1" w:styleId="3A41619367E548A98C8E87AB96552616">
    <w:name w:val="3A41619367E548A98C8E87AB96552616"/>
  </w:style>
  <w:style w:type="paragraph" w:customStyle="1" w:styleId="24DBA9FBC74046AE9F78179A859A0471">
    <w:name w:val="24DBA9FBC74046AE9F78179A859A0471"/>
  </w:style>
  <w:style w:type="paragraph" w:customStyle="1" w:styleId="85BC9FC36C064DB6A3445A0F372A7F0E">
    <w:name w:val="85BC9FC36C064DB6A3445A0F372A7F0E"/>
  </w:style>
  <w:style w:type="paragraph" w:customStyle="1" w:styleId="EDF0E92351D044ABBAB3B2415FDA3EBF">
    <w:name w:val="EDF0E92351D044ABBAB3B2415FDA3EBF"/>
  </w:style>
  <w:style w:type="paragraph" w:customStyle="1" w:styleId="A86CABF48C464540B6641C50A75905E2">
    <w:name w:val="A86CABF48C464540B6641C50A75905E2"/>
  </w:style>
  <w:style w:type="paragraph" w:customStyle="1" w:styleId="7E7AADC7DC414EEFA71C7F2BB8F0E67C">
    <w:name w:val="7E7AADC7DC414EEFA71C7F2BB8F0E67C"/>
  </w:style>
  <w:style w:type="paragraph" w:customStyle="1" w:styleId="AC1C9C0977244DC79E327E616617169D">
    <w:name w:val="AC1C9C0977244DC79E327E616617169D"/>
  </w:style>
  <w:style w:type="paragraph" w:customStyle="1" w:styleId="0BA0F5026ABD4812AC660CF1B404B2F8">
    <w:name w:val="0BA0F5026ABD4812AC660CF1B404B2F8"/>
  </w:style>
  <w:style w:type="paragraph" w:customStyle="1" w:styleId="36FE96DA89D3485A9EBCBFCC2E4400D4">
    <w:name w:val="36FE96DA89D3485A9EBCBFCC2E4400D4"/>
  </w:style>
  <w:style w:type="paragraph" w:customStyle="1" w:styleId="69B4C8B7D10E41B0907424DAD4804624">
    <w:name w:val="69B4C8B7D10E41B0907424DAD4804624"/>
  </w:style>
  <w:style w:type="paragraph" w:customStyle="1" w:styleId="52CD8A7878814DD08451ABADB166B546">
    <w:name w:val="52CD8A7878814DD08451ABADB166B546"/>
  </w:style>
  <w:style w:type="paragraph" w:customStyle="1" w:styleId="3F3B3851A2E34234917E589D2778C367">
    <w:name w:val="3F3B3851A2E34234917E589D2778C367"/>
  </w:style>
  <w:style w:type="paragraph" w:customStyle="1" w:styleId="1E7A66D838CC4F51A674D59B8B01F6EF">
    <w:name w:val="1E7A66D838CC4F51A674D59B8B01F6EF"/>
  </w:style>
  <w:style w:type="paragraph" w:customStyle="1" w:styleId="67295A277E184E5BB895E20061B2A528">
    <w:name w:val="67295A277E184E5BB895E20061B2A528"/>
  </w:style>
  <w:style w:type="paragraph" w:customStyle="1" w:styleId="7941D3A9582044399E9F8EC671DA72A8">
    <w:name w:val="7941D3A9582044399E9F8EC671DA72A8"/>
  </w:style>
  <w:style w:type="paragraph" w:customStyle="1" w:styleId="BF19AEE6D01B41508B7EAEBB96FFD564">
    <w:name w:val="BF19AEE6D01B41508B7EAEBB96FFD564"/>
  </w:style>
  <w:style w:type="paragraph" w:customStyle="1" w:styleId="F34743734EDE4EE78E4667E7F776D893">
    <w:name w:val="F34743734EDE4EE78E4667E7F776D893"/>
  </w:style>
  <w:style w:type="paragraph" w:customStyle="1" w:styleId="6921E7E30D4C43F18D65D0E55E3A9B01">
    <w:name w:val="6921E7E30D4C43F18D65D0E55E3A9B01"/>
  </w:style>
  <w:style w:type="paragraph" w:customStyle="1" w:styleId="900C3D51DE6E4EFDAA20457153B76E17">
    <w:name w:val="900C3D51DE6E4EFDAA20457153B76E17"/>
  </w:style>
  <w:style w:type="paragraph" w:customStyle="1" w:styleId="CF45DC935B2C41B3AFA7CC68AD38347E">
    <w:name w:val="CF45DC935B2C41B3AFA7CC68AD38347E"/>
  </w:style>
  <w:style w:type="paragraph" w:customStyle="1" w:styleId="09DF9EBB744E410AA1901E5E2A07CCC5">
    <w:name w:val="09DF9EBB744E410AA1901E5E2A07CCC5"/>
  </w:style>
  <w:style w:type="paragraph" w:customStyle="1" w:styleId="5F1758492BA04035AA414DFCC34D074E">
    <w:name w:val="5F1758492BA04035AA414DFCC34D074E"/>
  </w:style>
  <w:style w:type="paragraph" w:customStyle="1" w:styleId="FD6F2EE2953F4562A87729A4B1C861EB">
    <w:name w:val="FD6F2EE2953F4562A87729A4B1C861EB"/>
  </w:style>
  <w:style w:type="paragraph" w:customStyle="1" w:styleId="A6CE5AF59BB24D9A867A54B33FD93BF6">
    <w:name w:val="A6CE5AF59BB24D9A867A54B33FD93BF6"/>
  </w:style>
  <w:style w:type="paragraph" w:customStyle="1" w:styleId="C10F18B515A04DA183AEA3B6630549A0">
    <w:name w:val="C10F18B515A04DA183AEA3B6630549A0"/>
  </w:style>
  <w:style w:type="paragraph" w:customStyle="1" w:styleId="30D7387E312845C7891D27AE4136D42D">
    <w:name w:val="30D7387E312845C7891D27AE4136D42D"/>
  </w:style>
  <w:style w:type="paragraph" w:customStyle="1" w:styleId="EA16401AFB8044CE95E7D476D642851B">
    <w:name w:val="EA16401AFB8044CE95E7D476D642851B"/>
  </w:style>
  <w:style w:type="paragraph" w:customStyle="1" w:styleId="ED14BD22B8A0454EBBC1808680C36F8E">
    <w:name w:val="ED14BD22B8A0454EBBC1808680C36F8E"/>
  </w:style>
  <w:style w:type="paragraph" w:customStyle="1" w:styleId="3A77E7AADC8D45F99ED1EA636AFABEE0">
    <w:name w:val="3A77E7AADC8D45F99ED1EA636AFABEE0"/>
  </w:style>
  <w:style w:type="paragraph" w:customStyle="1" w:styleId="89180CE1F7734B3FAE7570DF3461B019">
    <w:name w:val="89180CE1F7734B3FAE7570DF3461B019"/>
  </w:style>
  <w:style w:type="paragraph" w:customStyle="1" w:styleId="1AD469D1C6704A16BC14AC3EF38E2D5D">
    <w:name w:val="1AD469D1C6704A16BC14AC3EF38E2D5D"/>
  </w:style>
  <w:style w:type="paragraph" w:customStyle="1" w:styleId="843057D07A26437586D3DF8AF92716D1">
    <w:name w:val="843057D07A26437586D3DF8AF92716D1"/>
  </w:style>
  <w:style w:type="paragraph" w:customStyle="1" w:styleId="1102DB0F4B4347429F40A1E447436087">
    <w:name w:val="1102DB0F4B4347429F40A1E447436087"/>
  </w:style>
  <w:style w:type="paragraph" w:customStyle="1" w:styleId="4AA3AED0E5744A71B5B25EECCBE483B0">
    <w:name w:val="4AA3AED0E5744A71B5B25EECCBE483B0"/>
  </w:style>
  <w:style w:type="paragraph" w:customStyle="1" w:styleId="2764B00937FB48F6B4EBD5B2D82A3AEF">
    <w:name w:val="2764B00937FB48F6B4EBD5B2D82A3AEF"/>
  </w:style>
  <w:style w:type="paragraph" w:customStyle="1" w:styleId="DDE56C4401544A8F88B760E13C630D76">
    <w:name w:val="DDE56C4401544A8F88B760E13C630D76"/>
  </w:style>
  <w:style w:type="paragraph" w:customStyle="1" w:styleId="6F0A69D768DA4A628654AE971E2B4968">
    <w:name w:val="6F0A69D768DA4A628654AE971E2B4968"/>
  </w:style>
  <w:style w:type="paragraph" w:customStyle="1" w:styleId="BA405D0DF4BE4C78BD59A7D6E1FE3569">
    <w:name w:val="BA405D0DF4BE4C78BD59A7D6E1FE3569"/>
  </w:style>
  <w:style w:type="paragraph" w:customStyle="1" w:styleId="502202657C7A49B9B47A618DE9C98E8E">
    <w:name w:val="502202657C7A49B9B47A618DE9C98E8E"/>
  </w:style>
  <w:style w:type="paragraph" w:customStyle="1" w:styleId="5F392F471DED4AAB840E4F11067133ED">
    <w:name w:val="5F392F471DED4AAB840E4F11067133ED"/>
  </w:style>
  <w:style w:type="paragraph" w:customStyle="1" w:styleId="3744ADC817C947EC8DDE88BD866DCCA9">
    <w:name w:val="3744ADC817C947EC8DDE88BD866DCCA9"/>
  </w:style>
  <w:style w:type="paragraph" w:customStyle="1" w:styleId="60E85E287ED44802A47798B46CA003CB">
    <w:name w:val="60E85E287ED44802A47798B46CA003CB"/>
  </w:style>
  <w:style w:type="paragraph" w:customStyle="1" w:styleId="865340C4A9B24A34BD2D4F195AE8CD26">
    <w:name w:val="865340C4A9B24A34BD2D4F195AE8CD26"/>
  </w:style>
  <w:style w:type="paragraph" w:customStyle="1" w:styleId="B294AF6A0F3A43A7A7566B53E7A6348E">
    <w:name w:val="B294AF6A0F3A43A7A7566B53E7A6348E"/>
  </w:style>
  <w:style w:type="paragraph" w:customStyle="1" w:styleId="B3CB020090D14D449B7E42A10DA1C698">
    <w:name w:val="B3CB020090D14D449B7E42A10DA1C698"/>
  </w:style>
  <w:style w:type="paragraph" w:customStyle="1" w:styleId="4987193EAEE84E9297733323B69CBB96">
    <w:name w:val="4987193EAEE84E9297733323B69CBB96"/>
  </w:style>
  <w:style w:type="paragraph" w:customStyle="1" w:styleId="4E1E4B3A27CB477C8B7981744CA42055">
    <w:name w:val="4E1E4B3A27CB477C8B7981744CA42055"/>
    <w:rsid w:val="00CA7BE9"/>
  </w:style>
  <w:style w:type="paragraph" w:customStyle="1" w:styleId="3B0C4CDF75FD4A32BB2EC9ADBDE63E03">
    <w:name w:val="3B0C4CDF75FD4A32BB2EC9ADBDE63E03"/>
    <w:rsid w:val="00CA7BE9"/>
  </w:style>
  <w:style w:type="paragraph" w:customStyle="1" w:styleId="53BDDD7CA6A24D25A5E3254BEC0B2814">
    <w:name w:val="53BDDD7CA6A24D25A5E3254BEC0B2814"/>
    <w:rsid w:val="00CA7BE9"/>
  </w:style>
  <w:style w:type="paragraph" w:customStyle="1" w:styleId="FFBA1D90E8B640F1A14372BC76DB5B33">
    <w:name w:val="FFBA1D90E8B640F1A14372BC76DB5B33"/>
    <w:rsid w:val="00CA7BE9"/>
  </w:style>
  <w:style w:type="paragraph" w:customStyle="1" w:styleId="3EBADFEC90524225BE040176029C3774">
    <w:name w:val="3EBADFEC90524225BE040176029C3774"/>
    <w:rsid w:val="0080789C"/>
  </w:style>
  <w:style w:type="paragraph" w:customStyle="1" w:styleId="65201C92347142B490442D0AD5E9CAAC">
    <w:name w:val="65201C92347142B490442D0AD5E9CAAC"/>
    <w:rsid w:val="0080789C"/>
  </w:style>
  <w:style w:type="paragraph" w:customStyle="1" w:styleId="37448BD6B8BA42A9872E60D20F614AD1">
    <w:name w:val="37448BD6B8BA42A9872E60D20F614AD1"/>
    <w:rsid w:val="0080789C"/>
  </w:style>
  <w:style w:type="paragraph" w:customStyle="1" w:styleId="87528C4EF8AF42D195AE530F9A69C356">
    <w:name w:val="87528C4EF8AF42D195AE530F9A69C356"/>
    <w:rsid w:val="0080789C"/>
  </w:style>
  <w:style w:type="paragraph" w:customStyle="1" w:styleId="BFBE50B051A54024AE21604ABB8690E9">
    <w:name w:val="BFBE50B051A54024AE21604ABB8690E9"/>
    <w:rsid w:val="0080789C"/>
  </w:style>
  <w:style w:type="paragraph" w:customStyle="1" w:styleId="1985A483B2FE4AB6ABF5EC640293F09E">
    <w:name w:val="1985A483B2FE4AB6ABF5EC640293F09E"/>
    <w:rsid w:val="0080789C"/>
  </w:style>
  <w:style w:type="paragraph" w:customStyle="1" w:styleId="A3A3A0311EC04A078E8D8677166DCDA6">
    <w:name w:val="A3A3A0311EC04A078E8D8677166DCDA6"/>
    <w:rsid w:val="0080789C"/>
  </w:style>
  <w:style w:type="paragraph" w:customStyle="1" w:styleId="505B1CC1EFCB417F8B8C9EBC98D6E4A9">
    <w:name w:val="505B1CC1EFCB417F8B8C9EBC98D6E4A9"/>
    <w:rsid w:val="0080789C"/>
  </w:style>
  <w:style w:type="paragraph" w:customStyle="1" w:styleId="B10FEA1934624E30B035C08F7E938169">
    <w:name w:val="B10FEA1934624E30B035C08F7E938169"/>
    <w:rsid w:val="0080789C"/>
  </w:style>
  <w:style w:type="paragraph" w:customStyle="1" w:styleId="766004C6EEB548FD8FCB33DA2106AF89">
    <w:name w:val="766004C6EEB548FD8FCB33DA2106AF89"/>
    <w:rsid w:val="0080789C"/>
  </w:style>
  <w:style w:type="paragraph" w:customStyle="1" w:styleId="0740CF75225B433390F7CE55BFC9B8EA">
    <w:name w:val="0740CF75225B433390F7CE55BFC9B8EA"/>
    <w:rsid w:val="0080789C"/>
  </w:style>
  <w:style w:type="paragraph" w:customStyle="1" w:styleId="5BA93F03FAD846F3A39EE98F597AEE20">
    <w:name w:val="5BA93F03FAD846F3A39EE98F597AEE20"/>
    <w:rsid w:val="0080789C"/>
  </w:style>
  <w:style w:type="paragraph" w:customStyle="1" w:styleId="6FFD58F5B0BC4769B58ACB57CA786C85">
    <w:name w:val="6FFD58F5B0BC4769B58ACB57CA786C85"/>
    <w:rsid w:val="0080789C"/>
  </w:style>
  <w:style w:type="paragraph" w:customStyle="1" w:styleId="D428C1F76EB348B290584249246571B9">
    <w:name w:val="D428C1F76EB348B290584249246571B9"/>
    <w:rsid w:val="0080789C"/>
  </w:style>
  <w:style w:type="paragraph" w:customStyle="1" w:styleId="2CD5D5A21CF44DD6B435C08F9F48CC85">
    <w:name w:val="2CD5D5A21CF44DD6B435C08F9F48CC85"/>
    <w:rsid w:val="0080789C"/>
  </w:style>
  <w:style w:type="paragraph" w:customStyle="1" w:styleId="AEADDD8392ED438C8C87EA85D48167AE">
    <w:name w:val="AEADDD8392ED438C8C87EA85D48167AE"/>
    <w:rsid w:val="008078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BAA5D7-3B73-4A29-BDEC-6FFD1C30A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+ 15.01.24 Шаблон документации о закупке (АП; ЭФ; Сайт, не 223).dotx</Template>
  <TotalTime>24</TotalTime>
  <Pages>29</Pages>
  <Words>8212</Words>
  <Characters>46813</Characters>
  <Application>Microsoft Office Word</Application>
  <DocSecurity>0</DocSecurity>
  <Lines>390</Lines>
  <Paragraphs>109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13</cp:revision>
  <cp:lastPrinted>2019-04-13T04:02:00Z</cp:lastPrinted>
  <dcterms:created xsi:type="dcterms:W3CDTF">2024-03-05T10:24:00Z</dcterms:created>
  <dcterms:modified xsi:type="dcterms:W3CDTF">2024-03-05T10:50:00Z</dcterms:modified>
  <cp:category>Шаблоны</cp:category>
</cp:coreProperties>
</file>